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96FFE" w14:textId="1DC3A422" w:rsidR="00343FE4" w:rsidRDefault="00343FE4" w:rsidP="00343FE4">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18736F">
        <w:rPr>
          <w:b/>
          <w:noProof/>
          <w:sz w:val="24"/>
          <w:lang w:eastAsia="zh-CN"/>
        </w:rPr>
        <w:t>7</w:t>
      </w:r>
      <w:r>
        <w:rPr>
          <w:b/>
          <w:i/>
          <w:noProof/>
          <w:sz w:val="28"/>
        </w:rPr>
        <w:tab/>
        <w:t>S2-23</w:t>
      </w:r>
      <w:r w:rsidR="00615B55">
        <w:rPr>
          <w:rFonts w:hint="eastAsia"/>
          <w:b/>
          <w:i/>
          <w:noProof/>
          <w:sz w:val="28"/>
          <w:lang w:eastAsia="zh-CN"/>
        </w:rPr>
        <w:t>0</w:t>
      </w:r>
      <w:r w:rsidR="00FE78C6">
        <w:rPr>
          <w:b/>
          <w:i/>
          <w:noProof/>
          <w:sz w:val="28"/>
          <w:lang w:eastAsia="zh-CN"/>
        </w:rPr>
        <w:t>7299</w:t>
      </w:r>
    </w:p>
    <w:p w14:paraId="3175FEAD" w14:textId="4F491CB8" w:rsidR="005F193A" w:rsidRDefault="0018736F" w:rsidP="00343FE4">
      <w:pPr>
        <w:pStyle w:val="CRCoverPage"/>
        <w:outlineLvl w:val="0"/>
        <w:rPr>
          <w:b/>
          <w:noProof/>
          <w:sz w:val="24"/>
        </w:rPr>
      </w:pPr>
      <w:r>
        <w:rPr>
          <w:b/>
          <w:noProof/>
          <w:sz w:val="24"/>
        </w:rPr>
        <w:fldChar w:fldCharType="begin"/>
      </w:r>
      <w:r>
        <w:rPr>
          <w:b/>
          <w:noProof/>
          <w:sz w:val="24"/>
        </w:rPr>
        <w:instrText>DOCPROPERTY  Location  \* MERGEFORMAT</w:instrText>
      </w:r>
      <w:r>
        <w:rPr>
          <w:b/>
          <w:noProof/>
          <w:sz w:val="24"/>
        </w:rPr>
        <w:fldChar w:fldCharType="separate"/>
      </w:r>
      <w:r>
        <w:rPr>
          <w:b/>
          <w:noProof/>
          <w:sz w:val="24"/>
        </w:rPr>
        <w:t>Berlin, Germany</w:t>
      </w:r>
      <w:r>
        <w:rPr>
          <w:b/>
          <w:noProof/>
          <w:sz w:val="24"/>
        </w:rPr>
        <w:fldChar w:fldCharType="end"/>
      </w:r>
      <w:r>
        <w:rPr>
          <w:b/>
          <w:noProof/>
          <w:sz w:val="24"/>
        </w:rPr>
        <w:t>,</w:t>
      </w:r>
      <w:r>
        <w:rPr>
          <w:b/>
          <w:noProof/>
          <w:sz w:val="24"/>
        </w:rPr>
        <w:fldChar w:fldCharType="begin"/>
      </w:r>
      <w:r>
        <w:rPr>
          <w:b/>
          <w:noProof/>
          <w:sz w:val="24"/>
        </w:rPr>
        <w:instrText>DOCPROPERTY  StartDate  \* MERGEFORMAT</w:instrText>
      </w:r>
      <w:r>
        <w:rPr>
          <w:b/>
          <w:noProof/>
          <w:sz w:val="24"/>
        </w:rPr>
        <w:fldChar w:fldCharType="separate"/>
      </w:r>
      <w:r w:rsidRPr="00BA51D9">
        <w:rPr>
          <w:b/>
          <w:noProof/>
          <w:sz w:val="24"/>
        </w:rPr>
        <w:t xml:space="preserve"> </w:t>
      </w:r>
      <w:r>
        <w:rPr>
          <w:b/>
          <w:noProof/>
          <w:sz w:val="24"/>
        </w:rPr>
        <w:t>May 22-26</w:t>
      </w:r>
      <w:r>
        <w:rPr>
          <w:b/>
          <w:noProof/>
          <w:sz w:val="24"/>
        </w:rPr>
        <w:fldChar w:fldCharType="end"/>
      </w:r>
      <w:r>
        <w:rPr>
          <w:b/>
          <w:noProof/>
          <w:sz w:val="24"/>
        </w:rPr>
        <w:t xml:space="preserve">, </w:t>
      </w:r>
      <w:r>
        <w:rPr>
          <w:b/>
          <w:noProof/>
          <w:sz w:val="24"/>
        </w:rPr>
        <w:fldChar w:fldCharType="begin"/>
      </w:r>
      <w:r>
        <w:rPr>
          <w:b/>
          <w:noProof/>
          <w:sz w:val="24"/>
        </w:rPr>
        <w:instrText>DOCPROPERTY  EndDate  \* MERGEFORMAT</w:instrText>
      </w:r>
      <w:r>
        <w:rPr>
          <w:b/>
          <w:noProof/>
          <w:sz w:val="24"/>
        </w:rPr>
        <w:fldChar w:fldCharType="separate"/>
      </w:r>
      <w:r>
        <w:rPr>
          <w:b/>
          <w:noProof/>
          <w:sz w:val="24"/>
        </w:rPr>
        <w:t>2023</w:t>
      </w:r>
      <w:r>
        <w:rPr>
          <w:b/>
          <w:noProof/>
          <w:sz w:val="24"/>
        </w:rPr>
        <w:fldChar w:fldCharType="end"/>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3162FC">
        <w:rPr>
          <w:rFonts w:cs="Arial" w:hint="eastAsia"/>
          <w:b/>
          <w:noProof/>
          <w:color w:val="3333FF"/>
          <w:sz w:val="24"/>
          <w:lang w:eastAsia="zh-CN"/>
        </w:rPr>
        <w:t xml:space="preserve"> </w:t>
      </w:r>
      <w:r w:rsidR="00343FE4">
        <w:rPr>
          <w:rFonts w:cs="Arial" w:hint="eastAsia"/>
          <w:b/>
          <w:noProof/>
          <w:color w:val="3333FF"/>
          <w:sz w:val="24"/>
          <w:lang w:eastAsia="zh-CN"/>
        </w:rPr>
        <w:t xml:space="preserve"> </w:t>
      </w:r>
      <w:r w:rsidR="003162FC">
        <w:rPr>
          <w:b/>
          <w:noProof/>
          <w:color w:val="3333FF"/>
        </w:rPr>
        <w:t xml:space="preserve">(revision of </w:t>
      </w:r>
      <w:r>
        <w:rPr>
          <w:b/>
          <w:noProof/>
          <w:color w:val="3333FF"/>
        </w:rPr>
        <w:t>S2-2</w:t>
      </w:r>
      <w:r>
        <w:rPr>
          <w:rFonts w:hint="eastAsia"/>
          <w:b/>
          <w:noProof/>
          <w:color w:val="3333FF"/>
          <w:lang w:eastAsia="zh-CN"/>
        </w:rPr>
        <w:t>3</w:t>
      </w:r>
      <w:r>
        <w:rPr>
          <w:b/>
          <w:noProof/>
          <w:color w:val="3333FF"/>
        </w:rPr>
        <w:t>0</w:t>
      </w:r>
      <w:r>
        <w:rPr>
          <w:b/>
          <w:noProof/>
          <w:color w:val="3333FF"/>
          <w:lang w:eastAsia="zh-CN"/>
        </w:rPr>
        <w:t>6226/</w:t>
      </w:r>
      <w:r w:rsidR="003162FC">
        <w:rPr>
          <w:b/>
          <w:noProof/>
          <w:color w:val="3333FF"/>
        </w:rPr>
        <w:t>S2-2</w:t>
      </w:r>
      <w:r w:rsidR="003162FC">
        <w:rPr>
          <w:rFonts w:hint="eastAsia"/>
          <w:b/>
          <w:noProof/>
          <w:color w:val="3333FF"/>
          <w:lang w:eastAsia="zh-CN"/>
        </w:rPr>
        <w:t>3</w:t>
      </w:r>
      <w:r w:rsidR="005F193A">
        <w:rPr>
          <w:b/>
          <w:noProof/>
          <w:color w:val="3333FF"/>
        </w:rPr>
        <w:t>0</w:t>
      </w:r>
      <w:r w:rsidR="008D1134">
        <w:rPr>
          <w:rFonts w:hint="eastAsia"/>
          <w:b/>
          <w:noProof/>
          <w:color w:val="3333FF"/>
          <w:lang w:eastAsia="zh-CN"/>
        </w:rPr>
        <w:t>4655</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48D16" w:rsidR="001E41F3" w:rsidRPr="00410371" w:rsidRDefault="004D2E87" w:rsidP="009658BC">
            <w:pPr>
              <w:pStyle w:val="CRCoverPage"/>
              <w:spacing w:after="0"/>
              <w:jc w:val="center"/>
              <w:rPr>
                <w:noProof/>
              </w:rPr>
            </w:pPr>
            <w:r>
              <w:rPr>
                <w:rFonts w:hint="eastAsia"/>
                <w:b/>
                <w:noProof/>
                <w:sz w:val="28"/>
                <w:lang w:eastAsia="zh-CN"/>
              </w:rPr>
              <w:t>0929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A3A99" w:rsidR="001E41F3" w:rsidRPr="00410371" w:rsidRDefault="00FE78C6" w:rsidP="00E13F3D">
            <w:pPr>
              <w:pStyle w:val="CRCoverPage"/>
              <w:spacing w:after="0"/>
              <w:jc w:val="center"/>
              <w:rPr>
                <w:b/>
                <w:noProof/>
                <w:lang w:eastAsia="zh-CN"/>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BB53" w:rsidR="001E41F3" w:rsidRPr="00410371" w:rsidRDefault="00FE5D90" w:rsidP="00343FE4">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43FE4">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E722E" w:rsidR="001E41F3" w:rsidRDefault="003162FC" w:rsidP="00110D6D">
            <w:pPr>
              <w:pStyle w:val="CRCoverPage"/>
              <w:spacing w:after="0"/>
              <w:ind w:left="100"/>
              <w:rPr>
                <w:noProof/>
              </w:rPr>
            </w:pPr>
            <w:r>
              <w:rPr>
                <w:rFonts w:eastAsia="宋体" w:hint="eastAsia"/>
                <w:lang w:eastAsia="zh-CN"/>
              </w:rPr>
              <w:t xml:space="preserve">Support of time synchronization </w:t>
            </w:r>
            <w:r w:rsidR="00110D6D">
              <w:rPr>
                <w:rFonts w:eastAsia="宋体" w:hint="eastAsia"/>
                <w:lang w:eastAsia="zh-CN"/>
              </w:rPr>
              <w:t>status reporting</w:t>
            </w:r>
            <w:r w:rsidR="00E10487">
              <w:rPr>
                <w:rFonts w:eastAsia="宋体"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6C815" w:rsidR="001E41F3" w:rsidRDefault="003D1EA2">
            <w:pPr>
              <w:pStyle w:val="CRCoverPage"/>
              <w:spacing w:after="0"/>
              <w:ind w:left="100"/>
              <w:rPr>
                <w:noProof/>
                <w:lang w:eastAsia="zh-CN"/>
              </w:rPr>
            </w:pPr>
            <w:r>
              <w:rPr>
                <w:noProof/>
                <w:lang w:eastAsia="zh-CN"/>
              </w:rPr>
              <w:t>[</w:t>
            </w:r>
            <w:r w:rsidR="00686105">
              <w:rPr>
                <w:rFonts w:hint="eastAsia"/>
                <w:noProof/>
                <w:lang w:eastAsia="zh-CN"/>
              </w:rPr>
              <w:t>CATT</w:t>
            </w:r>
            <w:r>
              <w:rPr>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1A457" w:rsidR="001E41F3" w:rsidRDefault="00056A70" w:rsidP="003162FC">
            <w:pPr>
              <w:pStyle w:val="CRCoverPage"/>
              <w:spacing w:after="0"/>
              <w:ind w:left="100"/>
              <w:rPr>
                <w:noProof/>
                <w:lang w:eastAsia="zh-CN"/>
              </w:rPr>
            </w:pPr>
            <w:bookmarkStart w:id="2" w:name="_Hlk98854634"/>
            <w:r>
              <w:rPr>
                <w:noProof/>
              </w:rPr>
              <w:t>202</w:t>
            </w:r>
            <w:r>
              <w:rPr>
                <w:noProof/>
                <w:lang w:eastAsia="zh-CN"/>
              </w:rPr>
              <w:t>3</w:t>
            </w:r>
            <w:r>
              <w:rPr>
                <w:noProof/>
              </w:rPr>
              <w:t>-</w:t>
            </w:r>
            <w:r>
              <w:rPr>
                <w:noProof/>
                <w:lang w:eastAsia="zh-CN"/>
              </w:rPr>
              <w:t>0</w:t>
            </w:r>
            <w:r w:rsidR="00AD05FA">
              <w:rPr>
                <w:noProof/>
                <w:lang w:eastAsia="zh-CN"/>
              </w:rPr>
              <w:t>5</w:t>
            </w:r>
            <w:r>
              <w:rPr>
                <w:noProof/>
              </w:rPr>
              <w:t>-</w:t>
            </w:r>
            <w:bookmarkEnd w:id="2"/>
            <w:r w:rsidR="00AD05FA">
              <w:rPr>
                <w:noProof/>
              </w:rPr>
              <w:t>1</w:t>
            </w:r>
            <w:r w:rsidR="00343FE4">
              <w:rPr>
                <w:rFonts w:hint="eastAsia"/>
                <w:noProof/>
                <w:lang w:eastAsia="zh-CN"/>
              </w:rPr>
              <w:t>0</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86430" w14:textId="77777777" w:rsidR="001E41F3" w:rsidRDefault="003162FC" w:rsidP="00AE6FBF">
            <w:pPr>
              <w:pStyle w:val="CRCoverPage"/>
              <w:spacing w:after="0"/>
              <w:ind w:left="100"/>
              <w:rPr>
                <w:lang w:eastAsia="ja-JP"/>
              </w:rPr>
            </w:pPr>
            <w:r>
              <w:rPr>
                <w:rFonts w:hint="eastAsia"/>
                <w:noProof/>
                <w:lang w:eastAsia="zh-CN"/>
              </w:rPr>
              <w:t xml:space="preserve">In SA2#154AH, it has been agreed to specify </w:t>
            </w:r>
            <w:r>
              <w:rPr>
                <w:rFonts w:hint="eastAsia"/>
                <w:lang w:eastAsia="zh-CN"/>
              </w:rPr>
              <w:t>the functionalities that AF may subscribe to requested 5</w:t>
            </w:r>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status update notifications for target UE(s). </w:t>
            </w:r>
            <w:r>
              <w:rPr>
                <w:lang w:eastAsia="ja-JP"/>
              </w:rPr>
              <w:t xml:space="preserve">For </w:t>
            </w:r>
            <w:r w:rsidRPr="001B7C50">
              <w:t xml:space="preserve">5G access stratum </w:t>
            </w:r>
            <w:r>
              <w:t>time synchronization service, c</w:t>
            </w:r>
            <w:r>
              <w:rPr>
                <w:lang w:eastAsia="ja-JP"/>
              </w:rPr>
              <w:t>lock quality reporting control information</w:t>
            </w:r>
            <w:r w:rsidR="000A400C">
              <w:rPr>
                <w:rFonts w:hint="eastAsia"/>
                <w:lang w:eastAsia="zh-CN"/>
              </w:rPr>
              <w:t xml:space="preserve"> (clock quality detail level</w:t>
            </w:r>
            <w:r w:rsidR="00576E78">
              <w:rPr>
                <w:rFonts w:hint="eastAsia"/>
                <w:lang w:eastAsia="zh-CN"/>
              </w:rPr>
              <w:t xml:space="preserve">, </w:t>
            </w:r>
            <w:r w:rsidR="00576E78">
              <w:t>clock quality acceptance criteria</w:t>
            </w:r>
            <w:r w:rsidR="000A400C">
              <w:rPr>
                <w:rFonts w:hint="eastAsia"/>
                <w:lang w:eastAsia="zh-CN"/>
              </w:rPr>
              <w:t>)</w:t>
            </w:r>
            <w:r>
              <w:rPr>
                <w:lang w:eastAsia="ja-JP"/>
              </w:rPr>
              <w:t xml:space="preserve"> manages the NG-RAN timing synchronization status notifications to the UE.</w:t>
            </w:r>
          </w:p>
          <w:p w14:paraId="25F86C04" w14:textId="77777777" w:rsidR="00801218" w:rsidRDefault="00801218" w:rsidP="00AE6FBF">
            <w:pPr>
              <w:pStyle w:val="CRCoverPage"/>
              <w:spacing w:after="0"/>
              <w:ind w:left="100"/>
              <w:rPr>
                <w:lang w:eastAsia="ja-JP"/>
              </w:rPr>
            </w:pPr>
          </w:p>
          <w:p w14:paraId="0627477C" w14:textId="77777777" w:rsidR="00801218" w:rsidRDefault="00801218" w:rsidP="00AE6FBF">
            <w:pPr>
              <w:pStyle w:val="CRCoverPage"/>
              <w:spacing w:after="0"/>
              <w:ind w:left="100"/>
              <w:rPr>
                <w:ins w:id="4" w:author="zte-v2" w:date="2023-05-12T19:09:00Z"/>
                <w:noProof/>
                <w:lang w:eastAsia="zh-CN"/>
              </w:rPr>
            </w:pPr>
            <w:ins w:id="5" w:author="zte-v2" w:date="2023-05-12T19:09:00Z">
              <w:r>
                <w:rPr>
                  <w:rFonts w:hint="eastAsia"/>
                  <w:noProof/>
                  <w:lang w:eastAsia="zh-CN"/>
                </w:rPr>
                <w:t>R</w:t>
              </w:r>
              <w:r>
                <w:rPr>
                  <w:noProof/>
                  <w:lang w:eastAsia="zh-CN"/>
                </w:rPr>
                <w:t>ev X:</w:t>
              </w:r>
            </w:ins>
          </w:p>
          <w:p w14:paraId="708AA7DE" w14:textId="09EB19D8" w:rsidR="00801218" w:rsidRDefault="00801218" w:rsidP="00AE6FBF">
            <w:pPr>
              <w:pStyle w:val="CRCoverPage"/>
              <w:spacing w:after="0"/>
              <w:ind w:left="100"/>
              <w:rPr>
                <w:noProof/>
                <w:lang w:eastAsia="zh-CN"/>
              </w:rPr>
            </w:pPr>
            <w:r>
              <w:rPr>
                <w:rFonts w:hint="eastAsia"/>
                <w:noProof/>
                <w:lang w:eastAsia="zh-CN"/>
              </w:rPr>
              <w:t>I</w:t>
            </w:r>
            <w:r>
              <w:rPr>
                <w:noProof/>
                <w:lang w:eastAsia="zh-CN"/>
              </w:rPr>
              <w:t xml:space="preserve">n the 6.1.3.23a, it addes </w:t>
            </w:r>
            <w:r w:rsidR="00A027FB">
              <w:rPr>
                <w:noProof/>
                <w:lang w:eastAsia="zh-CN"/>
              </w:rPr>
              <w:t>“</w:t>
            </w:r>
            <w:r w:rsidR="00A027FB">
              <w:rPr>
                <w:rFonts w:hint="eastAsia"/>
                <w:lang w:eastAsia="zh-CN"/>
              </w:rPr>
              <w:t>The AF may subscribe to requested 5</w:t>
            </w:r>
            <w:r w:rsidR="00A027FB" w:rsidRPr="001B7C50">
              <w:t xml:space="preserve">G access stratum </w:t>
            </w:r>
            <w:r w:rsidR="00A027FB">
              <w:t>time synchronization service</w:t>
            </w:r>
            <w:r w:rsidR="00A027FB" w:rsidRPr="00D811B7">
              <w:rPr>
                <w:lang w:eastAsia="ja-JP"/>
              </w:rPr>
              <w:t xml:space="preserve"> </w:t>
            </w:r>
            <w:r w:rsidR="00A027FB">
              <w:rPr>
                <w:lang w:eastAsia="ja-JP"/>
              </w:rPr>
              <w:t xml:space="preserve">or </w:t>
            </w:r>
            <w:r w:rsidR="00A027FB" w:rsidRPr="001B7C50">
              <w:t>(g)PTP time synchronization service</w:t>
            </w:r>
            <w:r w:rsidR="00A027FB">
              <w:rPr>
                <w:rFonts w:hint="eastAsia"/>
                <w:lang w:eastAsia="zh-CN"/>
              </w:rPr>
              <w:t xml:space="preserve"> status update notifications for target UE(s)</w:t>
            </w:r>
            <w:r w:rsidR="00A027FB">
              <w:rPr>
                <w:noProof/>
                <w:lang w:eastAsia="zh-CN"/>
              </w:rPr>
              <w:t xml:space="preserve">”. But in the 23.502 procedure, this </w:t>
            </w:r>
            <w:r w:rsidR="003D1EA2">
              <w:rPr>
                <w:noProof/>
                <w:lang w:eastAsia="zh-CN"/>
              </w:rPr>
              <w:t>is not via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815D" w14:textId="074B0998" w:rsidR="00FA277E" w:rsidRPr="003162FC" w:rsidRDefault="003162FC" w:rsidP="003162FC">
            <w:pPr>
              <w:pStyle w:val="B1"/>
              <w:numPr>
                <w:ilvl w:val="0"/>
                <w:numId w:val="3"/>
              </w:numPr>
              <w:rPr>
                <w:rFonts w:ascii="Arial" w:hAnsi="Arial"/>
              </w:rPr>
            </w:pPr>
            <w:r w:rsidRPr="003162FC">
              <w:rPr>
                <w:rFonts w:ascii="Arial" w:hAnsi="Arial" w:hint="eastAsia"/>
              </w:rPr>
              <w:t xml:space="preserve">Add description for </w:t>
            </w:r>
            <w:r w:rsidR="00576E78" w:rsidRPr="00576E78">
              <w:rPr>
                <w:rFonts w:ascii="Arial" w:hAnsi="Arial"/>
              </w:rPr>
              <w:t>clock quality reporting control information</w:t>
            </w:r>
            <w:r w:rsidRPr="003162FC">
              <w:rPr>
                <w:rFonts w:ascii="Arial" w:hAnsi="Arial" w:hint="eastAsia"/>
              </w:rPr>
              <w:t xml:space="preserve"> in Access and mobility related policy control</w:t>
            </w:r>
            <w:r w:rsidR="00047927" w:rsidRPr="003162FC">
              <w:rPr>
                <w:rFonts w:ascii="Arial" w:hAnsi="Arial" w:hint="eastAsia"/>
              </w:rPr>
              <w:t>.</w:t>
            </w:r>
          </w:p>
          <w:p w14:paraId="686B6EA5" w14:textId="1A851FF7" w:rsidR="003162FC" w:rsidRPr="003162FC" w:rsidDel="00A027FB" w:rsidRDefault="003162FC" w:rsidP="003162FC">
            <w:pPr>
              <w:pStyle w:val="B1"/>
              <w:numPr>
                <w:ilvl w:val="0"/>
                <w:numId w:val="3"/>
              </w:numPr>
              <w:rPr>
                <w:del w:id="6" w:author="zte-v2" w:date="2023-05-12T19:11:00Z"/>
                <w:rFonts w:ascii="Arial" w:hAnsi="Arial"/>
              </w:rPr>
            </w:pPr>
            <w:del w:id="7" w:author="zte-v2" w:date="2023-05-12T19:11:00Z">
              <w:r w:rsidDel="00A027FB">
                <w:rPr>
                  <w:rFonts w:ascii="Arial" w:hAnsi="Arial" w:hint="eastAsia"/>
                </w:rPr>
                <w:delText xml:space="preserve">Add general description for </w:delText>
              </w:r>
              <w:r w:rsidRPr="003162FC" w:rsidDel="00A027FB">
                <w:rPr>
                  <w:rFonts w:ascii="Arial" w:hAnsi="Arial"/>
                </w:rPr>
                <w:delText>time synchronization service</w:delText>
              </w:r>
              <w:r w:rsidRPr="003162FC" w:rsidDel="00A027FB">
                <w:rPr>
                  <w:rFonts w:ascii="Arial" w:hAnsi="Arial" w:hint="eastAsia"/>
                </w:rPr>
                <w:delText xml:space="preserve"> status update notifications.</w:delText>
              </w:r>
            </w:del>
          </w:p>
          <w:p w14:paraId="31C656EC" w14:textId="446B408F" w:rsidR="003162FC" w:rsidRPr="00E10487" w:rsidRDefault="003162FC" w:rsidP="003162FC">
            <w:pPr>
              <w:pStyle w:val="B1"/>
              <w:numPr>
                <w:ilvl w:val="0"/>
                <w:numId w:val="3"/>
              </w:numPr>
              <w:rPr>
                <w:rFonts w:ascii="Arial" w:hAnsi="Arial"/>
              </w:rPr>
            </w:pPr>
            <w:r w:rsidRPr="003162FC">
              <w:rPr>
                <w:rFonts w:ascii="Arial" w:hAnsi="Arial" w:hint="eastAsia"/>
              </w:rPr>
              <w:t>Add Access and mobility related policy control</w:t>
            </w:r>
            <w:r>
              <w:rPr>
                <w:rFonts w:ascii="Arial" w:hAnsi="Arial" w:hint="eastAsia"/>
              </w:rPr>
              <w:t xml:space="preserve"> in the </w:t>
            </w:r>
            <w:r w:rsidRPr="003162FC">
              <w:rPr>
                <w:rFonts w:ascii="Arial" w:hAnsi="Arial"/>
              </w:rPr>
              <w:t>Access and mobility related policy information</w:t>
            </w:r>
            <w:r>
              <w:rPr>
                <w:rFonts w:ascii="Arial" w:hAnsi="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C80B0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9E0A8" w:rsidR="001E41F3" w:rsidRDefault="003162FC" w:rsidP="003162FC">
            <w:pPr>
              <w:pStyle w:val="CRCoverPage"/>
              <w:spacing w:after="0"/>
              <w:ind w:left="100"/>
              <w:rPr>
                <w:noProof/>
                <w:lang w:eastAsia="zh-CN"/>
              </w:rPr>
            </w:pPr>
            <w:r w:rsidRPr="0052269D">
              <w:rPr>
                <w:noProof/>
              </w:rPr>
              <w:t xml:space="preserve">The solution </w:t>
            </w:r>
            <w:r>
              <w:rPr>
                <w:noProof/>
              </w:rPr>
              <w:t>for KI#</w:t>
            </w:r>
            <w:r>
              <w:rPr>
                <w:rFonts w:hint="eastAsia"/>
                <w:noProof/>
                <w:lang w:eastAsia="zh-CN"/>
              </w:rPr>
              <w:t>1</w:t>
            </w:r>
            <w:r w:rsidRPr="0052269D">
              <w:rPr>
                <w:noProof/>
              </w:rPr>
              <w:t xml:space="preserve"> is </w:t>
            </w:r>
            <w:r>
              <w:rPr>
                <w:rFonts w:hint="eastAsia"/>
                <w:noProof/>
                <w:lang w:eastAsia="zh-CN"/>
              </w:rPr>
              <w:t>can</w:t>
            </w:r>
            <w:r>
              <w:rPr>
                <w:noProof/>
                <w:lang w:eastAsia="zh-CN"/>
              </w:rPr>
              <w:t>’</w:t>
            </w:r>
            <w:r>
              <w:rPr>
                <w:rFonts w:hint="eastAsia"/>
                <w:noProof/>
                <w:lang w:eastAsia="zh-CN"/>
              </w:rPr>
              <w:t>t be supported</w:t>
            </w:r>
            <w:r w:rsidRPr="005226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6804A" w:rsidR="001E41F3" w:rsidRDefault="003162FC" w:rsidP="00992EA0">
            <w:pPr>
              <w:pStyle w:val="CRCoverPage"/>
              <w:spacing w:after="0"/>
              <w:ind w:left="100"/>
              <w:rPr>
                <w:noProof/>
                <w:lang w:eastAsia="zh-CN"/>
              </w:rPr>
            </w:pPr>
            <w:r>
              <w:rPr>
                <w:rFonts w:hint="eastAsia"/>
                <w:lang w:eastAsia="zh-CN"/>
              </w:rPr>
              <w:t xml:space="preserve">6.1.2.1, </w:t>
            </w:r>
            <w:del w:id="8" w:author="zte-v2" w:date="2023-05-12T21:17:00Z">
              <w:r w:rsidR="00047927" w:rsidDel="00992EA0">
                <w:rPr>
                  <w:rFonts w:hint="eastAsia"/>
                  <w:lang w:eastAsia="zh-CN"/>
                </w:rPr>
                <w:delText>6.1</w:delText>
              </w:r>
              <w:r w:rsidR="00681EAB" w:rsidDel="00992EA0">
                <w:rPr>
                  <w:rFonts w:hint="eastAsia"/>
                  <w:lang w:eastAsia="zh-CN"/>
                </w:rPr>
                <w:delText>.</w:delText>
              </w:r>
              <w:r w:rsidR="00047927" w:rsidDel="00992EA0">
                <w:rPr>
                  <w:rFonts w:hint="eastAsia"/>
                  <w:lang w:eastAsia="zh-CN"/>
                </w:rPr>
                <w:delText>3.</w:delText>
              </w:r>
              <w:r w:rsidDel="00992EA0">
                <w:rPr>
                  <w:rFonts w:hint="eastAsia"/>
                  <w:lang w:eastAsia="zh-CN"/>
                </w:rPr>
                <w:delText xml:space="preserve">23a, </w:delText>
              </w:r>
            </w:del>
            <w:r>
              <w:rPr>
                <w:rFonts w:hint="eastAsia"/>
                <w:lang w:eastAsia="zh-CN"/>
              </w:rP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9F5E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C6E17" w:rsidR="001E41F3" w:rsidRDefault="00615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E7587E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6CCB55" w14:textId="77777777" w:rsidR="003162FC" w:rsidRPr="003D4ABF" w:rsidRDefault="003162FC" w:rsidP="003162FC">
      <w:pPr>
        <w:pStyle w:val="40"/>
      </w:pPr>
      <w:bookmarkStart w:id="9" w:name="_Toc19197323"/>
      <w:bookmarkStart w:id="10" w:name="_Toc27896476"/>
      <w:bookmarkStart w:id="11" w:name="_Toc36192644"/>
      <w:bookmarkStart w:id="12" w:name="_Toc37076375"/>
      <w:bookmarkStart w:id="13" w:name="_Toc45194821"/>
      <w:bookmarkStart w:id="14" w:name="_Toc47594233"/>
      <w:bookmarkStart w:id="15" w:name="_Toc51836864"/>
      <w:bookmarkStart w:id="16" w:name="_Toc122504124"/>
      <w:r w:rsidRPr="003D4ABF">
        <w:t>6.1.2.1</w:t>
      </w:r>
      <w:r w:rsidRPr="003D4ABF">
        <w:tab/>
        <w:t>Access and mobility related policy control</w:t>
      </w:r>
      <w:bookmarkEnd w:id="9"/>
      <w:bookmarkEnd w:id="10"/>
      <w:bookmarkEnd w:id="11"/>
      <w:bookmarkEnd w:id="12"/>
      <w:bookmarkEnd w:id="13"/>
      <w:bookmarkEnd w:id="14"/>
      <w:bookmarkEnd w:id="15"/>
      <w:bookmarkEnd w:id="16"/>
    </w:p>
    <w:p w14:paraId="47C179AF" w14:textId="77777777" w:rsidR="003162FC" w:rsidRPr="003D4ABF" w:rsidRDefault="003162FC" w:rsidP="003162F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4660783" w14:textId="77777777" w:rsidR="003162FC" w:rsidRPr="003D4ABF" w:rsidRDefault="003162FC" w:rsidP="003162F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93B1DBB" w14:textId="77777777" w:rsidR="003162FC" w:rsidRPr="003D4ABF" w:rsidRDefault="003162FC" w:rsidP="003162FC">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BF0736A" w14:textId="77777777" w:rsidR="003162FC" w:rsidRPr="003D4ABF" w:rsidRDefault="003162FC" w:rsidP="003162F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288733D" w14:textId="77777777" w:rsidR="003162FC" w:rsidRPr="003D4ABF" w:rsidRDefault="003162FC" w:rsidP="003162FC">
      <w:r w:rsidRPr="003D4ABF">
        <w:t>The service area restrictions consist of a list of allowed TAI(s) or a list of non-allowed TAI(s) and optionally the maximum number of allowed TAIs.</w:t>
      </w:r>
    </w:p>
    <w:p w14:paraId="07B9BAD0" w14:textId="77777777" w:rsidR="003162FC" w:rsidRPr="003D4ABF" w:rsidRDefault="003162FC" w:rsidP="003162F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B407442" w14:textId="77777777" w:rsidR="003162FC" w:rsidRPr="003D4ABF" w:rsidRDefault="003162FC" w:rsidP="003162FC">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includes a RFSP Index in Use Validity Time of the RFSP Index.</w:t>
      </w:r>
      <w:r w:rsidRPr="003D4ABF">
        <w:t xml:space="preserve"> </w:t>
      </w:r>
      <w:r w:rsidRPr="003D4ABF">
        <w:rPr>
          <w:rFonts w:eastAsia="等线"/>
        </w:rPr>
        <w:t>The subscribed RFSP Index may be further adjusted by the PCF based on operator policies at any time.</w:t>
      </w:r>
    </w:p>
    <w:p w14:paraId="72B8F8BE" w14:textId="77777777" w:rsidR="003162FC" w:rsidRDefault="003162FC" w:rsidP="003162FC">
      <w:pPr>
        <w:pStyle w:val="EditorsNote"/>
      </w:pPr>
      <w:r>
        <w:t>Editor's note:</w:t>
      </w:r>
      <w:r>
        <w:tab/>
        <w:t>Whether PCF needs to be aware the modified RFSP index indicates a change of priority from 5GC to EPC is FFS.</w:t>
      </w:r>
    </w:p>
    <w:p w14:paraId="3D2B7919" w14:textId="77777777" w:rsidR="003162FC" w:rsidRDefault="003162FC" w:rsidP="003162FC">
      <w:r>
        <w:t>The determination of the RFSP Index value requires to configure the PCF with the mapping of RAT Type and/or Frequency value to the RFSP Index that will be sent to RAN.</w:t>
      </w:r>
    </w:p>
    <w:p w14:paraId="47D19976" w14:textId="77777777" w:rsidR="003162FC" w:rsidRPr="003D4ABF" w:rsidRDefault="003162FC" w:rsidP="003162F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EF9147D" w14:textId="77777777" w:rsidR="003162FC" w:rsidRPr="003D4ABF" w:rsidRDefault="003162FC" w:rsidP="003162FC">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493EA55" w14:textId="77777777" w:rsidR="003162FC" w:rsidRPr="003D4ABF" w:rsidRDefault="003162FC" w:rsidP="003162FC">
      <w:pPr>
        <w:pStyle w:val="NO"/>
      </w:pPr>
      <w:r w:rsidRPr="003D4ABF">
        <w:t>NOTE 2:</w:t>
      </w:r>
      <w:r w:rsidRPr="003D4ABF">
        <w:tab/>
        <w:t>The enforcement of the RFSP Index is performed in the RAN.</w:t>
      </w:r>
    </w:p>
    <w:p w14:paraId="7991A06F" w14:textId="77777777" w:rsidR="003162FC" w:rsidRPr="003D4ABF" w:rsidRDefault="003162FC" w:rsidP="003162FC">
      <w:r w:rsidRPr="003D4ABF">
        <w:lastRenderedPageBreak/>
        <w:t>Upon change of AMF, the source AMF informs the PCF that the UE context was removed in the AMF in the case of inter-PLMN mobility.</w:t>
      </w:r>
    </w:p>
    <w:p w14:paraId="62C4AF31" w14:textId="77777777" w:rsidR="003162FC" w:rsidRPr="003D4ABF" w:rsidRDefault="003162FC" w:rsidP="003162F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E81E828" w14:textId="77777777" w:rsidR="003162FC" w:rsidRPr="003D4ABF" w:rsidRDefault="003162FC" w:rsidP="003162F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8B41BF3" w14:textId="77777777" w:rsidR="003162FC" w:rsidRPr="003D4ABF" w:rsidRDefault="003162FC" w:rsidP="003162F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A115D0" w14:textId="77777777" w:rsidR="003162FC" w:rsidRPr="003D4ABF" w:rsidRDefault="003162FC" w:rsidP="003162F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ECEB2E9" w14:textId="0898C65F" w:rsidR="003162FC" w:rsidRDefault="003162FC" w:rsidP="003162FC">
      <w:pPr>
        <w:rPr>
          <w:lang w:eastAsia="zh-CN"/>
        </w:rPr>
      </w:pPr>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ins w:id="17" w:author="Yuan Tao1" w:date="2023-02-10T22:03:00Z">
        <w:r>
          <w:rPr>
            <w:rFonts w:hint="eastAsia"/>
            <w:lang w:eastAsia="zh-CN"/>
          </w:rPr>
          <w:t xml:space="preserve"> </w:t>
        </w:r>
        <w:r>
          <w:t>Optionally, when 5G access stratum time distribution is enabled</w:t>
        </w:r>
        <w:r>
          <w:rPr>
            <w:rFonts w:hint="eastAsia"/>
            <w:lang w:eastAsia="zh-CN"/>
          </w:rPr>
          <w:t xml:space="preserve">, the PCF for UE instructs the AMF </w:t>
        </w:r>
      </w:ins>
      <w:ins w:id="18" w:author="Yuan Tao1" w:date="2023-02-10T22:05:00Z">
        <w:r>
          <w:rPr>
            <w:rFonts w:hint="eastAsia"/>
            <w:lang w:eastAsia="zh-CN"/>
          </w:rPr>
          <w:t xml:space="preserve">about </w:t>
        </w:r>
      </w:ins>
      <w:ins w:id="19" w:author="Yuan Tao1" w:date="2023-02-10T22:54:00Z">
        <w:r>
          <w:rPr>
            <w:rFonts w:hint="eastAsia"/>
            <w:lang w:eastAsia="zh-CN"/>
          </w:rPr>
          <w:t xml:space="preserve">the </w:t>
        </w:r>
      </w:ins>
      <w:ins w:id="20" w:author="Yuan Tao" w:date="2023-04-18T14:57:00Z">
        <w:r w:rsidR="00576E78">
          <w:rPr>
            <w:rFonts w:hint="eastAsia"/>
            <w:lang w:eastAsia="zh-CN"/>
          </w:rPr>
          <w:t>c</w:t>
        </w:r>
      </w:ins>
      <w:ins w:id="21" w:author="Yuan Tao" w:date="2023-04-18T14:55:00Z">
        <w:r w:rsidR="00576E78">
          <w:rPr>
            <w:lang w:eastAsia="ja-JP"/>
          </w:rPr>
          <w:t xml:space="preserve">lock </w:t>
        </w:r>
      </w:ins>
      <w:ins w:id="22" w:author="Yuan Tao" w:date="2023-04-18T14:57:00Z">
        <w:r w:rsidR="00576E78">
          <w:rPr>
            <w:lang w:eastAsia="zh-CN"/>
          </w:rPr>
          <w:t>quality</w:t>
        </w:r>
        <w:r w:rsidR="00576E78">
          <w:rPr>
            <w:rFonts w:hint="eastAsia"/>
            <w:lang w:eastAsia="zh-CN"/>
          </w:rPr>
          <w:t xml:space="preserve"> </w:t>
        </w:r>
      </w:ins>
      <w:ins w:id="23" w:author="Yuan Tao" w:date="2023-04-18T14:56:00Z">
        <w:r w:rsidR="00576E78">
          <w:rPr>
            <w:lang w:eastAsia="ja-JP"/>
          </w:rPr>
          <w:t>reporting control information</w:t>
        </w:r>
      </w:ins>
      <w:ins w:id="24" w:author="Yuan Tao" w:date="2023-04-18T15:03:00Z">
        <w:r w:rsidR="0091387D">
          <w:rPr>
            <w:rFonts w:hint="eastAsia"/>
            <w:lang w:eastAsia="zh-CN"/>
          </w:rPr>
          <w:t xml:space="preserve"> (</w:t>
        </w:r>
      </w:ins>
      <w:ins w:id="25" w:author="Yuan Tao" w:date="2023-04-18T15:04:00Z">
        <w:r w:rsidR="0091387D">
          <w:rPr>
            <w:rFonts w:hint="eastAsia"/>
            <w:lang w:eastAsia="zh-CN"/>
          </w:rPr>
          <w:t xml:space="preserve">clock quality detail level, </w:t>
        </w:r>
        <w:r w:rsidR="0091387D">
          <w:t>clock quality acceptance criteria</w:t>
        </w:r>
      </w:ins>
      <w:ins w:id="26" w:author="Yuan Tao" w:date="2023-04-18T15:03:00Z">
        <w:r w:rsidR="0091387D">
          <w:rPr>
            <w:rFonts w:hint="eastAsia"/>
            <w:lang w:eastAsia="zh-CN"/>
          </w:rPr>
          <w:t>)</w:t>
        </w:r>
      </w:ins>
      <w:ins w:id="27" w:author="Yuan Tao1" w:date="2023-02-10T22:05:00Z">
        <w:r>
          <w:rPr>
            <w:rFonts w:hint="eastAsia"/>
            <w:lang w:eastAsia="zh-CN"/>
          </w:rPr>
          <w:t>.</w:t>
        </w:r>
      </w:ins>
    </w:p>
    <w:p w14:paraId="5AB2997E" w14:textId="77777777" w:rsidR="003162FC" w:rsidRPr="003D4ABF" w:rsidRDefault="003162FC" w:rsidP="003162F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0B75290" w14:textId="77777777" w:rsidR="003162FC" w:rsidRPr="00223123" w:rsidRDefault="003162FC" w:rsidP="003162FC">
      <w:pPr>
        <w:pStyle w:val="B1"/>
      </w:pPr>
      <w:r>
        <w:t>-</w:t>
      </w:r>
      <w:r>
        <w:tab/>
      </w:r>
      <w:r w:rsidRPr="00223123">
        <w:t>If the PCF for the UE determines that the access and mobility related policy information can change at the start and stop of an application traffic detection, the following applies:</w:t>
      </w:r>
    </w:p>
    <w:p w14:paraId="63E72558" w14:textId="77777777" w:rsidR="003162FC" w:rsidRPr="00223123" w:rsidRDefault="003162FC" w:rsidP="003162FC">
      <w:pPr>
        <w:pStyle w:val="B2"/>
      </w:pPr>
      <w:r w:rsidRPr="00223123">
        <w:t>-</w:t>
      </w:r>
      <w:r w:rsidRPr="00223123">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590824D" w14:textId="77777777" w:rsidR="003162FC" w:rsidRPr="00223123" w:rsidRDefault="003162FC" w:rsidP="003162FC">
      <w:pPr>
        <w:pStyle w:val="B2"/>
      </w:pPr>
      <w:r w:rsidRPr="00223123">
        <w:t>-</w:t>
      </w:r>
      <w:r w:rsidRPr="00223123">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3E39BF1" w14:textId="77777777" w:rsidR="003162FC" w:rsidRPr="00223123" w:rsidRDefault="003162FC" w:rsidP="003162FC">
      <w:pPr>
        <w:pStyle w:val="B2"/>
      </w:pPr>
      <w:r w:rsidRPr="00223123">
        <w:t>-</w:t>
      </w:r>
      <w:r w:rsidRPr="00223123">
        <w:tab/>
        <w:t>The reporting of "start/stop of application traffic detection" to the PCF for the UE is used as input for a policy decision to change the access and mobility related policy information.</w:t>
      </w:r>
    </w:p>
    <w:p w14:paraId="4DE22978" w14:textId="77777777" w:rsidR="003162FC" w:rsidRPr="003D4ABF" w:rsidRDefault="003162FC" w:rsidP="003162FC">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85DADEB" w14:textId="77777777" w:rsidR="003162FC" w:rsidRPr="00223123" w:rsidRDefault="003162FC" w:rsidP="003162FC">
      <w:pPr>
        <w:pStyle w:val="B1"/>
      </w:pPr>
      <w:r w:rsidRPr="00223123">
        <w:t>-</w:t>
      </w:r>
      <w:r w:rsidRPr="00223123">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ABB2B38" w14:textId="3CE5FB98" w:rsidR="004D7E7A" w:rsidRDefault="003162FC" w:rsidP="003162FC">
      <w:r w:rsidRPr="00223123">
        <w:t>-</w:t>
      </w:r>
      <w:r w:rsidRPr="00223123">
        <w:tab/>
        <w:t>The PCF for the UE checks if an AF is subscribed to be notified on outcome of service area coverage change, using the related event defined in clause 6.1.3.18.</w:t>
      </w:r>
    </w:p>
    <w:p w14:paraId="24B8063F" w14:textId="77777777" w:rsidR="004D7E7A" w:rsidRDefault="004D7E7A" w:rsidP="004D7E7A">
      <w:pPr>
        <w:rPr>
          <w:lang w:eastAsia="zh-CN"/>
        </w:rPr>
      </w:pPr>
    </w:p>
    <w:p w14:paraId="59D798FE" w14:textId="77777777"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59CD9185" w14:textId="77777777" w:rsidR="003162FC" w:rsidRDefault="003162FC" w:rsidP="003162FC">
      <w:pPr>
        <w:pStyle w:val="40"/>
        <w:rPr>
          <w:lang w:eastAsia="zh-CN"/>
        </w:rPr>
      </w:pPr>
      <w:bookmarkStart w:id="28" w:name="_Toc122504166"/>
      <w:r>
        <w:rPr>
          <w:lang w:eastAsia="zh-CN"/>
        </w:rPr>
        <w:t>6.1.3.23a</w:t>
      </w:r>
      <w:r>
        <w:rPr>
          <w:lang w:eastAsia="zh-CN"/>
        </w:rPr>
        <w:tab/>
        <w:t>Support of Time Sensitive Communication and Time Synchronization</w:t>
      </w:r>
      <w:bookmarkEnd w:id="28"/>
    </w:p>
    <w:p w14:paraId="3E548F02" w14:textId="77777777" w:rsidR="003162FC" w:rsidRDefault="003162FC" w:rsidP="003162FC">
      <w:pPr>
        <w:rPr>
          <w:lang w:eastAsia="zh-CN"/>
        </w:rPr>
      </w:pPr>
      <w:r>
        <w:rPr>
          <w:lang w:eastAsia="zh-CN"/>
        </w:rPr>
        <w:t>Enablers for Time Sensitive Communication and Time Synchronization are defined in TS 23.501 [2] clause 5.27.</w:t>
      </w:r>
    </w:p>
    <w:p w14:paraId="4CFF0496" w14:textId="77777777" w:rsidR="003162FC" w:rsidRDefault="003162FC" w:rsidP="003162FC">
      <w:pPr>
        <w:rPr>
          <w:lang w:eastAsia="zh-CN"/>
        </w:rPr>
      </w:pPr>
      <w:r>
        <w:rPr>
          <w:lang w:eastAsia="zh-CN"/>
        </w:rPr>
        <w:t>In the case of integration with IEEE TSN network, the TSN AF interacts with the PCF as described in clause 6.1.3.23.</w:t>
      </w:r>
    </w:p>
    <w:p w14:paraId="6E5FC58E" w14:textId="77777777" w:rsidR="003162FC" w:rsidRDefault="003162FC" w:rsidP="003162FC">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(g)PTP based time synchronization service based on a local policy, if integration with IEEE TSN does not apply, the PCF provides the following parameters to the TSCTSF:</w:t>
      </w:r>
    </w:p>
    <w:p w14:paraId="6B2ADB55" w14:textId="77777777" w:rsidR="003162FC" w:rsidRPr="00807138" w:rsidRDefault="003162FC" w:rsidP="003162FC">
      <w:pPr>
        <w:pStyle w:val="B1"/>
      </w:pPr>
      <w:r w:rsidRPr="00807138">
        <w:t>-</w:t>
      </w:r>
      <w:r w:rsidRPr="00807138">
        <w:tab/>
        <w:t>5GS user-plane Node information:</w:t>
      </w:r>
    </w:p>
    <w:p w14:paraId="662D4ABB" w14:textId="77777777" w:rsidR="003162FC" w:rsidRPr="00807138" w:rsidRDefault="003162FC" w:rsidP="003162FC">
      <w:pPr>
        <w:pStyle w:val="B2"/>
      </w:pPr>
      <w:r w:rsidRPr="00807138">
        <w:t>-</w:t>
      </w:r>
      <w:r w:rsidRPr="00807138">
        <w:tab/>
        <w:t>5GS Bridge ID;</w:t>
      </w:r>
    </w:p>
    <w:p w14:paraId="7298D5B3" w14:textId="77777777" w:rsidR="003162FC" w:rsidRPr="00807138" w:rsidRDefault="003162FC" w:rsidP="003162FC">
      <w:pPr>
        <w:pStyle w:val="B2"/>
      </w:pPr>
      <w:r w:rsidRPr="00807138">
        <w:t>-</w:t>
      </w:r>
      <w:r w:rsidRPr="00807138">
        <w:tab/>
        <w:t>UE-DS-TT Residence time;</w:t>
      </w:r>
    </w:p>
    <w:p w14:paraId="6C4B3833" w14:textId="77777777" w:rsidR="003162FC" w:rsidRPr="00807138" w:rsidRDefault="003162FC" w:rsidP="003162FC">
      <w:pPr>
        <w:pStyle w:val="B2"/>
      </w:pPr>
      <w:r w:rsidRPr="00807138">
        <w:t>-</w:t>
      </w:r>
      <w:r w:rsidRPr="00807138">
        <w:tab/>
        <w:t>port number of the DS-TT;</w:t>
      </w:r>
    </w:p>
    <w:p w14:paraId="1CB7E641" w14:textId="77777777" w:rsidR="003162FC" w:rsidRPr="00807138" w:rsidRDefault="003162FC" w:rsidP="003162FC">
      <w:pPr>
        <w:pStyle w:val="B2"/>
      </w:pPr>
      <w:r w:rsidRPr="00807138">
        <w:t>-</w:t>
      </w:r>
      <w:r w:rsidRPr="00807138">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56090A7A" w14:textId="77777777" w:rsidR="003162FC" w:rsidRPr="00807138" w:rsidRDefault="003162FC" w:rsidP="003162FC">
      <w:pPr>
        <w:pStyle w:val="B2"/>
      </w:pPr>
      <w:r w:rsidRPr="00807138">
        <w:t>-</w:t>
      </w:r>
      <w:r w:rsidRPr="00807138">
        <w:tab/>
        <w:t>Port Management Information Container and the related port number;</w:t>
      </w:r>
    </w:p>
    <w:p w14:paraId="33E3D35F" w14:textId="77777777" w:rsidR="003162FC" w:rsidRPr="00807138" w:rsidRDefault="003162FC" w:rsidP="003162FC">
      <w:pPr>
        <w:pStyle w:val="B2"/>
      </w:pPr>
      <w:r w:rsidRPr="00807138">
        <w:t>-</w:t>
      </w:r>
      <w:r w:rsidRPr="00807138">
        <w:tab/>
        <w:t>User plane node Management Information Container.</w:t>
      </w:r>
    </w:p>
    <w:p w14:paraId="4630B050" w14:textId="77777777" w:rsidR="003162FC" w:rsidRDefault="003162FC" w:rsidP="003162FC">
      <w:pPr>
        <w:rPr>
          <w:lang w:eastAsia="zh-CN"/>
        </w:rPr>
      </w:pPr>
      <w:r>
        <w:rPr>
          <w:lang w:eastAsia="zh-CN"/>
        </w:rPr>
        <w:t>Upon reception of the above information, if the TSCTSF does not have a corresponding AF session, the TSCTSF shall create an AF session with the PCF.</w:t>
      </w:r>
    </w:p>
    <w:p w14:paraId="54E8CDDE" w14:textId="77777777" w:rsidR="003162FC" w:rsidRDefault="003162FC" w:rsidP="003162FC">
      <w:pPr>
        <w:rPr>
          <w:lang w:eastAsia="zh-CN"/>
        </w:rPr>
      </w:pPr>
      <w:r>
        <w:rPr>
          <w:lang w:eastAsia="zh-CN"/>
        </w:rPr>
        <w:t>The TSCTSF may receive a request from an AF that a data session to a UE is to be set up for Time Sensitive Communication with a specific QoS and parameters that describe the traffic characteristics. If so, the TSCTSF provides the Flow Descriptions, the TSC Assistance Container (as described in clause 5.27.2.3 of TS 23.501 [2]), and the related QoS information to the PCF by setting up an AF session with required QoS as described in clause 6.1.3.22. In addition, the TSCTSF may provide the following parameters to the PCF:</w:t>
      </w:r>
    </w:p>
    <w:p w14:paraId="022EB191" w14:textId="77777777" w:rsidR="003162FC" w:rsidRPr="00807138" w:rsidRDefault="003162FC" w:rsidP="003162FC">
      <w:pPr>
        <w:pStyle w:val="B1"/>
      </w:pPr>
      <w:r w:rsidRPr="00807138">
        <w:t>-</w:t>
      </w:r>
      <w:r w:rsidRPr="00807138">
        <w:tab/>
        <w:t>Port Management Information Container and related Port number as applicable.</w:t>
      </w:r>
    </w:p>
    <w:p w14:paraId="545EBB13" w14:textId="77777777" w:rsidR="003162FC" w:rsidRPr="00807138" w:rsidRDefault="003162FC" w:rsidP="003162FC">
      <w:pPr>
        <w:pStyle w:val="B1"/>
      </w:pPr>
      <w:r w:rsidRPr="00807138">
        <w:t>-</w:t>
      </w:r>
      <w:r w:rsidRPr="00807138">
        <w:tab/>
        <w:t>User plane node Management Information Container.</w:t>
      </w:r>
    </w:p>
    <w:p w14:paraId="513BB8F9" w14:textId="77777777" w:rsidR="003162FC" w:rsidRDefault="003162FC" w:rsidP="003162FC">
      <w:pPr>
        <w:rPr>
          <w:lang w:eastAsia="zh-CN"/>
        </w:rPr>
      </w:pPr>
      <w:r>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7B33F69B" w14:textId="77777777" w:rsidR="003162FC" w:rsidRDefault="003162FC" w:rsidP="003162FC">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3888376" w14:textId="371FDED9" w:rsidR="003162FC" w:rsidRDefault="003162FC" w:rsidP="003162FC">
      <w:pPr>
        <w:rPr>
          <w:lang w:eastAsia="zh-CN"/>
        </w:rPr>
      </w:pPr>
      <w:ins w:id="29" w:author="Yuan Tao1" w:date="2023-02-10T16:45:00Z">
        <w:r>
          <w:rPr>
            <w:rFonts w:hint="eastAsia"/>
            <w:lang w:eastAsia="zh-CN"/>
          </w:rPr>
          <w:lastRenderedPageBreak/>
          <w:t xml:space="preserve">The AF may subscribe to </w:t>
        </w:r>
      </w:ins>
      <w:ins w:id="30" w:author="Yuan Tao1" w:date="2023-02-10T16:52:00Z">
        <w:r>
          <w:rPr>
            <w:rFonts w:hint="eastAsia"/>
            <w:lang w:eastAsia="zh-CN"/>
          </w:rPr>
          <w:t xml:space="preserve">requested </w:t>
        </w:r>
      </w:ins>
      <w:ins w:id="31" w:author="Yuan Tao1" w:date="2023-02-10T16:53:00Z">
        <w:r>
          <w:rPr>
            <w:rFonts w:hint="eastAsia"/>
            <w:lang w:eastAsia="zh-CN"/>
          </w:rPr>
          <w:t>5</w:t>
        </w:r>
      </w:ins>
      <w:ins w:id="32" w:author="Yuan Tao1" w:date="2023-02-10T16:52:00Z">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w:t>
        </w:r>
      </w:ins>
      <w:ins w:id="33" w:author="Yuan Tao1" w:date="2023-02-10T16:53:00Z">
        <w:r>
          <w:rPr>
            <w:rFonts w:hint="eastAsia"/>
            <w:lang w:eastAsia="zh-CN"/>
          </w:rPr>
          <w:t xml:space="preserve">status </w:t>
        </w:r>
      </w:ins>
      <w:ins w:id="34" w:author="Yuan Tao1" w:date="2023-02-10T16:54:00Z">
        <w:r>
          <w:rPr>
            <w:rFonts w:hint="eastAsia"/>
            <w:lang w:eastAsia="zh-CN"/>
          </w:rPr>
          <w:t xml:space="preserve">update </w:t>
        </w:r>
      </w:ins>
      <w:ins w:id="35" w:author="Yuan Tao1" w:date="2023-02-10T16:53:00Z">
        <w:r>
          <w:rPr>
            <w:rFonts w:hint="eastAsia"/>
            <w:lang w:eastAsia="zh-CN"/>
          </w:rPr>
          <w:t>notifications</w:t>
        </w:r>
      </w:ins>
      <w:ins w:id="36" w:author="Yuan Tao1" w:date="2023-02-10T16:54:00Z">
        <w:r>
          <w:rPr>
            <w:rFonts w:hint="eastAsia"/>
            <w:lang w:eastAsia="zh-CN"/>
          </w:rPr>
          <w:t xml:space="preserve"> for </w:t>
        </w:r>
      </w:ins>
      <w:ins w:id="37" w:author="Yuan Tao1" w:date="2023-02-10T16:55:00Z">
        <w:r>
          <w:rPr>
            <w:rFonts w:hint="eastAsia"/>
            <w:lang w:eastAsia="zh-CN"/>
          </w:rPr>
          <w:t>target UE(s)</w:t>
        </w:r>
      </w:ins>
      <w:ins w:id="38" w:author="Yuan Tao1" w:date="2023-02-10T16:49:00Z">
        <w:r>
          <w:rPr>
            <w:rFonts w:hint="eastAsia"/>
            <w:lang w:eastAsia="zh-CN"/>
          </w:rPr>
          <w:t xml:space="preserve">. </w:t>
        </w:r>
      </w:ins>
    </w:p>
    <w:p w14:paraId="7727EF99" w14:textId="77777777" w:rsidR="003162FC" w:rsidRDefault="003162FC" w:rsidP="003162FC">
      <w:pPr>
        <w:rPr>
          <w:lang w:eastAsia="zh-CN"/>
        </w:rPr>
      </w:pPr>
    </w:p>
    <w:p w14:paraId="4E311825" w14:textId="704434C5"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Third</w:t>
      </w:r>
      <w:r w:rsidRPr="008C362F">
        <w:rPr>
          <w:rFonts w:ascii="Arial" w:hAnsi="Arial"/>
          <w:i/>
          <w:color w:val="FF0000"/>
          <w:sz w:val="24"/>
          <w:lang w:val="en-US"/>
        </w:rPr>
        <w:t xml:space="preserve"> CHANGE</w:t>
      </w:r>
    </w:p>
    <w:p w14:paraId="6FB5CD93" w14:textId="77777777" w:rsidR="003162FC" w:rsidRPr="003D4ABF" w:rsidRDefault="003162FC" w:rsidP="003162FC">
      <w:pPr>
        <w:pStyle w:val="2"/>
      </w:pPr>
      <w:bookmarkStart w:id="39" w:name="_Toc51836932"/>
      <w:bookmarkStart w:id="40" w:name="_Toc122504211"/>
      <w:r w:rsidRPr="003D4ABF">
        <w:t>6.5</w:t>
      </w:r>
      <w:r w:rsidRPr="003D4ABF">
        <w:tab/>
        <w:t>Access and mobility related policy information</w:t>
      </w:r>
      <w:bookmarkEnd w:id="39"/>
      <w:bookmarkEnd w:id="40"/>
    </w:p>
    <w:p w14:paraId="2C9C6987" w14:textId="77777777" w:rsidR="003162FC" w:rsidRPr="003D4ABF" w:rsidRDefault="003162FC" w:rsidP="003162FC">
      <w:pPr>
        <w:rPr>
          <w:rFonts w:eastAsia="等线"/>
        </w:rPr>
      </w:pPr>
      <w:r w:rsidRPr="003D4ABF">
        <w:rPr>
          <w:rFonts w:eastAsia="等线"/>
        </w:rPr>
        <w:t>To enable the enforcement in the 5GC system of the access and mobility policy decisions made by the PCF for the control</w:t>
      </w:r>
      <w:r>
        <w:rPr>
          <w:rFonts w:eastAsia="等线"/>
        </w:rPr>
        <w:t xml:space="preserve"> as described in clause 6.1.2.1</w:t>
      </w:r>
      <w:r w:rsidRPr="003D4ABF">
        <w:rPr>
          <w:rFonts w:eastAsia="等线"/>
        </w:rPr>
        <w:t>, the 5GC system may provide the Access and mobility related policy information from the PCF to the AMF.</w:t>
      </w:r>
    </w:p>
    <w:p w14:paraId="078933E4" w14:textId="77777777" w:rsidR="003162FC" w:rsidRPr="003D4ABF" w:rsidRDefault="003162FC" w:rsidP="003162FC">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35986F1F" w14:textId="77777777" w:rsidR="003162FC" w:rsidRPr="003D4ABF" w:rsidRDefault="003162FC" w:rsidP="003162FC">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162FC" w:rsidRPr="003D4ABF" w14:paraId="6D6F0AFC" w14:textId="77777777" w:rsidTr="005C5458">
        <w:trPr>
          <w:cantSplit/>
          <w:tblHeader/>
        </w:trPr>
        <w:tc>
          <w:tcPr>
            <w:tcW w:w="1531" w:type="dxa"/>
          </w:tcPr>
          <w:p w14:paraId="33EBC211" w14:textId="77777777" w:rsidR="003162FC" w:rsidRPr="003D4ABF" w:rsidRDefault="003162FC" w:rsidP="005C5458">
            <w:pPr>
              <w:pStyle w:val="TAH"/>
            </w:pPr>
            <w:r w:rsidRPr="003D4ABF">
              <w:t>Information name</w:t>
            </w:r>
          </w:p>
        </w:tc>
        <w:tc>
          <w:tcPr>
            <w:tcW w:w="2902" w:type="dxa"/>
          </w:tcPr>
          <w:p w14:paraId="7680DCCA" w14:textId="77777777" w:rsidR="003162FC" w:rsidRPr="003D4ABF" w:rsidRDefault="003162FC" w:rsidP="005C5458">
            <w:pPr>
              <w:pStyle w:val="TAH"/>
            </w:pPr>
            <w:r w:rsidRPr="003D4ABF">
              <w:t>Description</w:t>
            </w:r>
          </w:p>
        </w:tc>
        <w:tc>
          <w:tcPr>
            <w:tcW w:w="1759" w:type="dxa"/>
          </w:tcPr>
          <w:p w14:paraId="48A330B0" w14:textId="77777777" w:rsidR="003162FC" w:rsidRPr="003D4ABF" w:rsidRDefault="003162FC" w:rsidP="005C5458">
            <w:pPr>
              <w:pStyle w:val="TAH"/>
            </w:pPr>
            <w:r w:rsidRPr="003D4ABF">
              <w:t>Category</w:t>
            </w:r>
          </w:p>
        </w:tc>
        <w:tc>
          <w:tcPr>
            <w:tcW w:w="1798" w:type="dxa"/>
          </w:tcPr>
          <w:p w14:paraId="378F9ACB" w14:textId="77777777" w:rsidR="003162FC" w:rsidRPr="003D4ABF" w:rsidRDefault="003162FC" w:rsidP="005C5458">
            <w:pPr>
              <w:pStyle w:val="TAH"/>
            </w:pPr>
            <w:r w:rsidRPr="003D4ABF">
              <w:t>PCF permitted to modify in a UE context in the AMF</w:t>
            </w:r>
          </w:p>
        </w:tc>
        <w:tc>
          <w:tcPr>
            <w:tcW w:w="1638" w:type="dxa"/>
          </w:tcPr>
          <w:p w14:paraId="1B3222D5" w14:textId="77777777" w:rsidR="003162FC" w:rsidRPr="003D4ABF" w:rsidRDefault="003162FC" w:rsidP="005C5458">
            <w:pPr>
              <w:pStyle w:val="TAH"/>
            </w:pPr>
            <w:r w:rsidRPr="003D4ABF">
              <w:t>Scope</w:t>
            </w:r>
          </w:p>
        </w:tc>
      </w:tr>
      <w:tr w:rsidR="003162FC" w:rsidRPr="003D4ABF" w14:paraId="2D3FEB03" w14:textId="77777777" w:rsidTr="005C5458">
        <w:trPr>
          <w:cantSplit/>
        </w:trPr>
        <w:tc>
          <w:tcPr>
            <w:tcW w:w="1531" w:type="dxa"/>
          </w:tcPr>
          <w:p w14:paraId="58055BEF" w14:textId="77777777" w:rsidR="003162FC" w:rsidRPr="003D4ABF" w:rsidRDefault="003162FC" w:rsidP="005C5458">
            <w:pPr>
              <w:pStyle w:val="TAL"/>
              <w:rPr>
                <w:b/>
              </w:rPr>
            </w:pPr>
            <w:r w:rsidRPr="003D4ABF">
              <w:rPr>
                <w:b/>
              </w:rPr>
              <w:t>Aggregated maximum bite rate</w:t>
            </w:r>
          </w:p>
        </w:tc>
        <w:tc>
          <w:tcPr>
            <w:tcW w:w="2902" w:type="dxa"/>
          </w:tcPr>
          <w:p w14:paraId="60A4B95D" w14:textId="77777777" w:rsidR="003162FC" w:rsidRPr="003D4ABF" w:rsidRDefault="003162FC" w:rsidP="005C5458">
            <w:pPr>
              <w:pStyle w:val="TAL"/>
              <w:rPr>
                <w:i/>
                <w:iCs/>
              </w:rPr>
            </w:pPr>
            <w:r w:rsidRPr="003D4ABF">
              <w:rPr>
                <w:i/>
                <w:iCs/>
              </w:rPr>
              <w:t>This part defines the aggregated maximum bite rate</w:t>
            </w:r>
          </w:p>
        </w:tc>
        <w:tc>
          <w:tcPr>
            <w:tcW w:w="1759" w:type="dxa"/>
          </w:tcPr>
          <w:p w14:paraId="2A6800F3" w14:textId="77777777" w:rsidR="003162FC" w:rsidRPr="003D4ABF" w:rsidRDefault="003162FC" w:rsidP="005C5458">
            <w:pPr>
              <w:pStyle w:val="TAL"/>
              <w:rPr>
                <w:szCs w:val="18"/>
              </w:rPr>
            </w:pPr>
          </w:p>
        </w:tc>
        <w:tc>
          <w:tcPr>
            <w:tcW w:w="1798" w:type="dxa"/>
          </w:tcPr>
          <w:p w14:paraId="72F92DC9" w14:textId="77777777" w:rsidR="003162FC" w:rsidRPr="003D4ABF" w:rsidRDefault="003162FC" w:rsidP="005C5458">
            <w:pPr>
              <w:pStyle w:val="TAL"/>
              <w:rPr>
                <w:szCs w:val="18"/>
              </w:rPr>
            </w:pPr>
          </w:p>
        </w:tc>
        <w:tc>
          <w:tcPr>
            <w:tcW w:w="1638" w:type="dxa"/>
          </w:tcPr>
          <w:p w14:paraId="5C5E6B1C" w14:textId="77777777" w:rsidR="003162FC" w:rsidRPr="003D4ABF" w:rsidRDefault="003162FC" w:rsidP="005C5458">
            <w:pPr>
              <w:pStyle w:val="TAL"/>
              <w:rPr>
                <w:szCs w:val="18"/>
              </w:rPr>
            </w:pPr>
          </w:p>
        </w:tc>
      </w:tr>
      <w:tr w:rsidR="003162FC" w:rsidRPr="003D4ABF" w14:paraId="347DAB6A" w14:textId="77777777" w:rsidTr="005C5458">
        <w:trPr>
          <w:cantSplit/>
        </w:trPr>
        <w:tc>
          <w:tcPr>
            <w:tcW w:w="1531" w:type="dxa"/>
          </w:tcPr>
          <w:p w14:paraId="0827A3C4" w14:textId="77777777" w:rsidR="003162FC" w:rsidRPr="003D4ABF" w:rsidRDefault="003162FC" w:rsidP="005C5458">
            <w:pPr>
              <w:pStyle w:val="TAL"/>
            </w:pPr>
            <w:r w:rsidRPr="003D4ABF">
              <w:t>UE-AMBR</w:t>
            </w:r>
          </w:p>
        </w:tc>
        <w:tc>
          <w:tcPr>
            <w:tcW w:w="2902" w:type="dxa"/>
          </w:tcPr>
          <w:p w14:paraId="73C2493A" w14:textId="77777777" w:rsidR="003162FC" w:rsidRPr="003D4ABF" w:rsidRDefault="003162FC" w:rsidP="005C5458">
            <w:pPr>
              <w:pStyle w:val="TAL"/>
            </w:pPr>
            <w:r w:rsidRPr="003D4ABF">
              <w:t>This defines the UE-AMBR value that applies for a UE</w:t>
            </w:r>
          </w:p>
        </w:tc>
        <w:tc>
          <w:tcPr>
            <w:tcW w:w="1759" w:type="dxa"/>
          </w:tcPr>
          <w:p w14:paraId="7F802AA8" w14:textId="77777777" w:rsidR="003162FC" w:rsidRPr="003D4ABF" w:rsidRDefault="003162FC" w:rsidP="005C5458">
            <w:pPr>
              <w:pStyle w:val="TAL"/>
              <w:rPr>
                <w:szCs w:val="18"/>
              </w:rPr>
            </w:pPr>
            <w:r w:rsidRPr="003D4ABF">
              <w:rPr>
                <w:szCs w:val="18"/>
              </w:rPr>
              <w:t>Conditional</w:t>
            </w:r>
          </w:p>
          <w:p w14:paraId="72F16125" w14:textId="77777777" w:rsidR="003162FC" w:rsidRPr="003D4ABF" w:rsidRDefault="003162FC" w:rsidP="005C5458">
            <w:pPr>
              <w:pStyle w:val="TAL"/>
              <w:rPr>
                <w:szCs w:val="18"/>
              </w:rPr>
            </w:pPr>
            <w:r w:rsidRPr="003D4ABF">
              <w:rPr>
                <w:szCs w:val="18"/>
              </w:rPr>
              <w:t>(NOTE 5)</w:t>
            </w:r>
          </w:p>
        </w:tc>
        <w:tc>
          <w:tcPr>
            <w:tcW w:w="1798" w:type="dxa"/>
          </w:tcPr>
          <w:p w14:paraId="3128BADC" w14:textId="77777777" w:rsidR="003162FC" w:rsidRPr="003D4ABF" w:rsidRDefault="003162FC" w:rsidP="005C5458">
            <w:pPr>
              <w:pStyle w:val="TAL"/>
              <w:rPr>
                <w:szCs w:val="18"/>
              </w:rPr>
            </w:pPr>
            <w:r w:rsidRPr="003D4ABF">
              <w:rPr>
                <w:szCs w:val="18"/>
              </w:rPr>
              <w:t>Yes</w:t>
            </w:r>
          </w:p>
        </w:tc>
        <w:tc>
          <w:tcPr>
            <w:tcW w:w="1638" w:type="dxa"/>
          </w:tcPr>
          <w:p w14:paraId="02954B7D" w14:textId="77777777" w:rsidR="003162FC" w:rsidRPr="003D4ABF" w:rsidRDefault="003162FC" w:rsidP="005C5458">
            <w:pPr>
              <w:pStyle w:val="TAL"/>
              <w:rPr>
                <w:szCs w:val="18"/>
              </w:rPr>
            </w:pPr>
            <w:r w:rsidRPr="003D4ABF">
              <w:rPr>
                <w:szCs w:val="18"/>
              </w:rPr>
              <w:t>UE context</w:t>
            </w:r>
          </w:p>
        </w:tc>
      </w:tr>
      <w:tr w:rsidR="003162FC" w:rsidRPr="003D4ABF" w14:paraId="63056FD7" w14:textId="77777777" w:rsidTr="005C5458">
        <w:trPr>
          <w:cantSplit/>
        </w:trPr>
        <w:tc>
          <w:tcPr>
            <w:tcW w:w="1531" w:type="dxa"/>
          </w:tcPr>
          <w:p w14:paraId="5425D368" w14:textId="77777777" w:rsidR="003162FC" w:rsidRPr="003D4ABF" w:rsidRDefault="003162FC" w:rsidP="005C5458">
            <w:pPr>
              <w:pStyle w:val="TAL"/>
            </w:pPr>
            <w:r w:rsidRPr="003D4ABF">
              <w:t>List of UE-Slice-MBR</w:t>
            </w:r>
          </w:p>
        </w:tc>
        <w:tc>
          <w:tcPr>
            <w:tcW w:w="2902" w:type="dxa"/>
          </w:tcPr>
          <w:p w14:paraId="4A2C1BB7" w14:textId="77777777" w:rsidR="003162FC" w:rsidRPr="003D4ABF" w:rsidRDefault="003162FC" w:rsidP="005C5458">
            <w:pPr>
              <w:pStyle w:val="TAL"/>
            </w:pPr>
            <w:r w:rsidRPr="003D4ABF">
              <w:t>This defines the List of UE-Slice-MBR (UL/DL) that each applies to the network slice of the UE.</w:t>
            </w:r>
          </w:p>
        </w:tc>
        <w:tc>
          <w:tcPr>
            <w:tcW w:w="1759" w:type="dxa"/>
          </w:tcPr>
          <w:p w14:paraId="19301AA4" w14:textId="77777777" w:rsidR="003162FC" w:rsidRPr="003D4ABF" w:rsidRDefault="003162FC" w:rsidP="005C5458">
            <w:pPr>
              <w:pStyle w:val="TAL"/>
              <w:rPr>
                <w:szCs w:val="18"/>
              </w:rPr>
            </w:pPr>
            <w:r w:rsidRPr="003D4ABF">
              <w:rPr>
                <w:szCs w:val="18"/>
              </w:rPr>
              <w:t>Conditional</w:t>
            </w:r>
          </w:p>
          <w:p w14:paraId="657AD347" w14:textId="77777777" w:rsidR="003162FC" w:rsidRPr="003D4ABF" w:rsidRDefault="003162FC" w:rsidP="005C5458">
            <w:pPr>
              <w:pStyle w:val="TAL"/>
              <w:rPr>
                <w:szCs w:val="18"/>
              </w:rPr>
            </w:pPr>
            <w:r w:rsidRPr="003D4ABF">
              <w:rPr>
                <w:szCs w:val="18"/>
              </w:rPr>
              <w:t>(NOTE 8)</w:t>
            </w:r>
          </w:p>
        </w:tc>
        <w:tc>
          <w:tcPr>
            <w:tcW w:w="1798" w:type="dxa"/>
          </w:tcPr>
          <w:p w14:paraId="3408327F" w14:textId="77777777" w:rsidR="003162FC" w:rsidRPr="003D4ABF" w:rsidRDefault="003162FC" w:rsidP="005C5458">
            <w:pPr>
              <w:pStyle w:val="TAL"/>
              <w:rPr>
                <w:szCs w:val="18"/>
              </w:rPr>
            </w:pPr>
            <w:r w:rsidRPr="003D4ABF">
              <w:rPr>
                <w:szCs w:val="18"/>
              </w:rPr>
              <w:t>Yes</w:t>
            </w:r>
          </w:p>
        </w:tc>
        <w:tc>
          <w:tcPr>
            <w:tcW w:w="1638" w:type="dxa"/>
          </w:tcPr>
          <w:p w14:paraId="3985F499" w14:textId="77777777" w:rsidR="003162FC" w:rsidRPr="003D4ABF" w:rsidRDefault="003162FC" w:rsidP="005C5458">
            <w:pPr>
              <w:pStyle w:val="TAL"/>
              <w:rPr>
                <w:szCs w:val="18"/>
              </w:rPr>
            </w:pPr>
            <w:r w:rsidRPr="003D4ABF">
              <w:rPr>
                <w:szCs w:val="18"/>
              </w:rPr>
              <w:t>UE context</w:t>
            </w:r>
          </w:p>
        </w:tc>
      </w:tr>
      <w:tr w:rsidR="003162FC" w:rsidRPr="003D4ABF" w14:paraId="7B868EFA" w14:textId="77777777" w:rsidTr="005C5458">
        <w:trPr>
          <w:cantSplit/>
        </w:trPr>
        <w:tc>
          <w:tcPr>
            <w:tcW w:w="1531" w:type="dxa"/>
          </w:tcPr>
          <w:p w14:paraId="62A07846" w14:textId="77777777" w:rsidR="003162FC" w:rsidRPr="003D4ABF" w:rsidRDefault="003162FC" w:rsidP="005C5458">
            <w:pPr>
              <w:pStyle w:val="TAL"/>
              <w:rPr>
                <w:b/>
              </w:rPr>
            </w:pPr>
            <w:r w:rsidRPr="003D4ABF">
              <w:rPr>
                <w:b/>
              </w:rPr>
              <w:t xml:space="preserve">Service Area Restrictions </w:t>
            </w:r>
          </w:p>
        </w:tc>
        <w:tc>
          <w:tcPr>
            <w:tcW w:w="2902" w:type="dxa"/>
          </w:tcPr>
          <w:p w14:paraId="41330838" w14:textId="77777777" w:rsidR="003162FC" w:rsidRPr="003D4ABF" w:rsidRDefault="003162FC" w:rsidP="005C5458">
            <w:pPr>
              <w:pStyle w:val="TAL"/>
            </w:pPr>
            <w:r w:rsidRPr="003D4ABF">
              <w:rPr>
                <w:i/>
                <w:szCs w:val="18"/>
              </w:rPr>
              <w:t>This part defines the service area restrictions</w:t>
            </w:r>
          </w:p>
        </w:tc>
        <w:tc>
          <w:tcPr>
            <w:tcW w:w="1759" w:type="dxa"/>
          </w:tcPr>
          <w:p w14:paraId="5DCF30AC" w14:textId="77777777" w:rsidR="003162FC" w:rsidRPr="003D4ABF" w:rsidRDefault="003162FC" w:rsidP="005C5458">
            <w:pPr>
              <w:pStyle w:val="TAL"/>
              <w:rPr>
                <w:szCs w:val="18"/>
              </w:rPr>
            </w:pPr>
          </w:p>
        </w:tc>
        <w:tc>
          <w:tcPr>
            <w:tcW w:w="1798" w:type="dxa"/>
          </w:tcPr>
          <w:p w14:paraId="708B18A3" w14:textId="77777777" w:rsidR="003162FC" w:rsidRPr="003D4ABF" w:rsidRDefault="003162FC" w:rsidP="005C5458">
            <w:pPr>
              <w:pStyle w:val="TAL"/>
              <w:rPr>
                <w:szCs w:val="18"/>
              </w:rPr>
            </w:pPr>
          </w:p>
        </w:tc>
        <w:tc>
          <w:tcPr>
            <w:tcW w:w="1638" w:type="dxa"/>
          </w:tcPr>
          <w:p w14:paraId="233D2379" w14:textId="77777777" w:rsidR="003162FC" w:rsidRPr="003D4ABF" w:rsidRDefault="003162FC" w:rsidP="005C5458">
            <w:pPr>
              <w:pStyle w:val="TAL"/>
              <w:rPr>
                <w:szCs w:val="18"/>
              </w:rPr>
            </w:pPr>
          </w:p>
        </w:tc>
      </w:tr>
      <w:tr w:rsidR="003162FC" w:rsidRPr="003D4ABF" w14:paraId="6C7A8643" w14:textId="77777777" w:rsidTr="005C5458">
        <w:trPr>
          <w:cantSplit/>
        </w:trPr>
        <w:tc>
          <w:tcPr>
            <w:tcW w:w="1531" w:type="dxa"/>
          </w:tcPr>
          <w:p w14:paraId="74280B99" w14:textId="77777777" w:rsidR="003162FC" w:rsidRPr="003D4ABF" w:rsidRDefault="003162FC" w:rsidP="005C5458">
            <w:pPr>
              <w:pStyle w:val="TAL"/>
            </w:pPr>
            <w:r w:rsidRPr="003D4ABF">
              <w:t>List of allowed TAIs.</w:t>
            </w:r>
          </w:p>
        </w:tc>
        <w:tc>
          <w:tcPr>
            <w:tcW w:w="2902" w:type="dxa"/>
          </w:tcPr>
          <w:p w14:paraId="3F51D34F" w14:textId="77777777" w:rsidR="003162FC" w:rsidRPr="003D4ABF" w:rsidRDefault="003162FC" w:rsidP="005C5458">
            <w:pPr>
              <w:pStyle w:val="TAL"/>
            </w:pPr>
            <w:r w:rsidRPr="003D4ABF">
              <w:t>List of allowed TAIs</w:t>
            </w:r>
          </w:p>
          <w:p w14:paraId="412458BD" w14:textId="77777777" w:rsidR="003162FC" w:rsidRPr="003D4ABF" w:rsidRDefault="003162FC" w:rsidP="005C5458">
            <w:pPr>
              <w:pStyle w:val="TAL"/>
            </w:pPr>
            <w:r w:rsidRPr="003D4ABF">
              <w:t>(NOTE 3) (NOTE 4).</w:t>
            </w:r>
          </w:p>
        </w:tc>
        <w:tc>
          <w:tcPr>
            <w:tcW w:w="1759" w:type="dxa"/>
          </w:tcPr>
          <w:p w14:paraId="2A6D18BD" w14:textId="77777777" w:rsidR="003162FC" w:rsidRPr="003D4ABF" w:rsidRDefault="003162FC" w:rsidP="005C5458">
            <w:pPr>
              <w:pStyle w:val="TAL"/>
              <w:rPr>
                <w:szCs w:val="18"/>
              </w:rPr>
            </w:pPr>
            <w:r w:rsidRPr="003D4ABF">
              <w:rPr>
                <w:szCs w:val="18"/>
              </w:rPr>
              <w:t>Conditional</w:t>
            </w:r>
          </w:p>
          <w:p w14:paraId="365AC87A" w14:textId="77777777" w:rsidR="003162FC" w:rsidRPr="003D4ABF" w:rsidRDefault="003162FC" w:rsidP="005C5458">
            <w:pPr>
              <w:pStyle w:val="TAL"/>
              <w:rPr>
                <w:szCs w:val="18"/>
              </w:rPr>
            </w:pPr>
            <w:r w:rsidRPr="003D4ABF">
              <w:rPr>
                <w:szCs w:val="18"/>
              </w:rPr>
              <w:t>(NOTE 1)</w:t>
            </w:r>
          </w:p>
        </w:tc>
        <w:tc>
          <w:tcPr>
            <w:tcW w:w="1798" w:type="dxa"/>
          </w:tcPr>
          <w:p w14:paraId="53C9C48A" w14:textId="77777777" w:rsidR="003162FC" w:rsidRPr="003D4ABF" w:rsidRDefault="003162FC" w:rsidP="005C5458">
            <w:pPr>
              <w:pStyle w:val="TAL"/>
              <w:rPr>
                <w:szCs w:val="18"/>
              </w:rPr>
            </w:pPr>
            <w:r w:rsidRPr="003D4ABF">
              <w:rPr>
                <w:szCs w:val="18"/>
              </w:rPr>
              <w:t>Yes</w:t>
            </w:r>
          </w:p>
        </w:tc>
        <w:tc>
          <w:tcPr>
            <w:tcW w:w="1638" w:type="dxa"/>
          </w:tcPr>
          <w:p w14:paraId="7E85C243" w14:textId="77777777" w:rsidR="003162FC" w:rsidRPr="003D4ABF" w:rsidRDefault="003162FC" w:rsidP="005C5458">
            <w:pPr>
              <w:pStyle w:val="TAL"/>
              <w:rPr>
                <w:szCs w:val="18"/>
              </w:rPr>
            </w:pPr>
            <w:r w:rsidRPr="003D4ABF">
              <w:rPr>
                <w:szCs w:val="18"/>
              </w:rPr>
              <w:t>UE context</w:t>
            </w:r>
          </w:p>
        </w:tc>
      </w:tr>
      <w:tr w:rsidR="003162FC" w:rsidRPr="003D4ABF" w14:paraId="1BADCD59" w14:textId="77777777" w:rsidTr="005C5458">
        <w:trPr>
          <w:cantSplit/>
        </w:trPr>
        <w:tc>
          <w:tcPr>
            <w:tcW w:w="1531" w:type="dxa"/>
          </w:tcPr>
          <w:p w14:paraId="337DB732" w14:textId="77777777" w:rsidR="003162FC" w:rsidRPr="003D4ABF" w:rsidRDefault="003162FC" w:rsidP="005C5458">
            <w:pPr>
              <w:pStyle w:val="TAL"/>
            </w:pPr>
            <w:r w:rsidRPr="003D4ABF">
              <w:t>List of non-allowed TAIs.</w:t>
            </w:r>
          </w:p>
        </w:tc>
        <w:tc>
          <w:tcPr>
            <w:tcW w:w="2902" w:type="dxa"/>
          </w:tcPr>
          <w:p w14:paraId="78E9C091" w14:textId="77777777" w:rsidR="003162FC" w:rsidRPr="003D4ABF" w:rsidRDefault="003162FC" w:rsidP="005C5458">
            <w:pPr>
              <w:pStyle w:val="TAL"/>
            </w:pPr>
            <w:r w:rsidRPr="003D4ABF">
              <w:t>List of non-allowed TAIs</w:t>
            </w:r>
          </w:p>
          <w:p w14:paraId="3A8D7EDA" w14:textId="77777777" w:rsidR="003162FC" w:rsidRPr="003D4ABF" w:rsidRDefault="003162FC" w:rsidP="005C5458">
            <w:pPr>
              <w:pStyle w:val="TAL"/>
            </w:pPr>
            <w:r w:rsidRPr="003D4ABF">
              <w:t xml:space="preserve"> (NOTE 3).</w:t>
            </w:r>
          </w:p>
        </w:tc>
        <w:tc>
          <w:tcPr>
            <w:tcW w:w="1759" w:type="dxa"/>
          </w:tcPr>
          <w:p w14:paraId="6148348E" w14:textId="77777777" w:rsidR="003162FC" w:rsidRPr="003D4ABF" w:rsidRDefault="003162FC" w:rsidP="005C5458">
            <w:pPr>
              <w:pStyle w:val="TAL"/>
              <w:rPr>
                <w:szCs w:val="18"/>
              </w:rPr>
            </w:pPr>
            <w:r w:rsidRPr="003D4ABF">
              <w:rPr>
                <w:szCs w:val="18"/>
              </w:rPr>
              <w:t>Conditional</w:t>
            </w:r>
          </w:p>
          <w:p w14:paraId="2A1510BE" w14:textId="77777777" w:rsidR="003162FC" w:rsidRPr="003D4ABF" w:rsidRDefault="003162FC" w:rsidP="005C5458">
            <w:pPr>
              <w:pStyle w:val="TAL"/>
              <w:rPr>
                <w:szCs w:val="18"/>
              </w:rPr>
            </w:pPr>
            <w:r w:rsidRPr="003D4ABF">
              <w:rPr>
                <w:szCs w:val="18"/>
              </w:rPr>
              <w:t>(NOTE 1)</w:t>
            </w:r>
          </w:p>
        </w:tc>
        <w:tc>
          <w:tcPr>
            <w:tcW w:w="1798" w:type="dxa"/>
          </w:tcPr>
          <w:p w14:paraId="053004BF" w14:textId="77777777" w:rsidR="003162FC" w:rsidRPr="003D4ABF" w:rsidRDefault="003162FC" w:rsidP="005C5458">
            <w:pPr>
              <w:pStyle w:val="TAL"/>
              <w:rPr>
                <w:szCs w:val="18"/>
              </w:rPr>
            </w:pPr>
            <w:r w:rsidRPr="003D4ABF">
              <w:rPr>
                <w:szCs w:val="18"/>
              </w:rPr>
              <w:t>Yes</w:t>
            </w:r>
          </w:p>
        </w:tc>
        <w:tc>
          <w:tcPr>
            <w:tcW w:w="1638" w:type="dxa"/>
          </w:tcPr>
          <w:p w14:paraId="1E32BDF3" w14:textId="77777777" w:rsidR="003162FC" w:rsidRPr="003D4ABF" w:rsidRDefault="003162FC" w:rsidP="005C5458">
            <w:pPr>
              <w:pStyle w:val="TAL"/>
              <w:rPr>
                <w:szCs w:val="18"/>
              </w:rPr>
            </w:pPr>
            <w:r w:rsidRPr="003D4ABF">
              <w:rPr>
                <w:szCs w:val="18"/>
              </w:rPr>
              <w:t>UE context</w:t>
            </w:r>
          </w:p>
        </w:tc>
      </w:tr>
      <w:tr w:rsidR="003162FC" w:rsidRPr="003D4ABF" w14:paraId="1675DCFF" w14:textId="77777777" w:rsidTr="005C5458">
        <w:trPr>
          <w:cantSplit/>
        </w:trPr>
        <w:tc>
          <w:tcPr>
            <w:tcW w:w="1531" w:type="dxa"/>
          </w:tcPr>
          <w:p w14:paraId="75ABA067" w14:textId="77777777" w:rsidR="003162FC" w:rsidRPr="003D4ABF" w:rsidRDefault="003162FC" w:rsidP="005C5458">
            <w:pPr>
              <w:pStyle w:val="TAL"/>
            </w:pPr>
            <w:r w:rsidRPr="003D4ABF">
              <w:t>Maximum number of allowed TAIs</w:t>
            </w:r>
          </w:p>
        </w:tc>
        <w:tc>
          <w:tcPr>
            <w:tcW w:w="2902" w:type="dxa"/>
          </w:tcPr>
          <w:p w14:paraId="54357DC9" w14:textId="77777777" w:rsidR="003162FC" w:rsidRPr="003D4ABF" w:rsidRDefault="003162FC" w:rsidP="005C5458">
            <w:pPr>
              <w:pStyle w:val="TAL"/>
            </w:pPr>
            <w:r w:rsidRPr="003D4ABF">
              <w:t>The maximum number of allowed TAIs.</w:t>
            </w:r>
          </w:p>
          <w:p w14:paraId="2327774A" w14:textId="77777777" w:rsidR="003162FC" w:rsidRPr="003D4ABF" w:rsidRDefault="003162FC" w:rsidP="005C5458">
            <w:pPr>
              <w:pStyle w:val="TAL"/>
            </w:pPr>
            <w:r w:rsidRPr="003D4ABF">
              <w:t>(NOTE 4)</w:t>
            </w:r>
          </w:p>
        </w:tc>
        <w:tc>
          <w:tcPr>
            <w:tcW w:w="1759" w:type="dxa"/>
          </w:tcPr>
          <w:p w14:paraId="3C18219B" w14:textId="77777777" w:rsidR="003162FC" w:rsidRPr="003D4ABF" w:rsidRDefault="003162FC" w:rsidP="005C5458">
            <w:pPr>
              <w:pStyle w:val="TAL"/>
              <w:rPr>
                <w:szCs w:val="18"/>
              </w:rPr>
            </w:pPr>
            <w:r w:rsidRPr="003D4ABF">
              <w:rPr>
                <w:szCs w:val="18"/>
              </w:rPr>
              <w:t>Conditional</w:t>
            </w:r>
          </w:p>
          <w:p w14:paraId="04CE1B58" w14:textId="77777777" w:rsidR="003162FC" w:rsidRPr="003D4ABF" w:rsidRDefault="003162FC" w:rsidP="005C5458">
            <w:pPr>
              <w:pStyle w:val="TAL"/>
              <w:rPr>
                <w:szCs w:val="18"/>
              </w:rPr>
            </w:pPr>
            <w:r w:rsidRPr="003D4ABF">
              <w:rPr>
                <w:szCs w:val="18"/>
              </w:rPr>
              <w:t>(NOTE 1)</w:t>
            </w:r>
          </w:p>
        </w:tc>
        <w:tc>
          <w:tcPr>
            <w:tcW w:w="1798" w:type="dxa"/>
          </w:tcPr>
          <w:p w14:paraId="71FB9EE3" w14:textId="77777777" w:rsidR="003162FC" w:rsidRPr="003D4ABF" w:rsidRDefault="003162FC" w:rsidP="005C5458">
            <w:pPr>
              <w:pStyle w:val="TAL"/>
              <w:rPr>
                <w:szCs w:val="18"/>
              </w:rPr>
            </w:pPr>
            <w:r w:rsidRPr="003D4ABF">
              <w:rPr>
                <w:szCs w:val="18"/>
              </w:rPr>
              <w:t>Yes</w:t>
            </w:r>
          </w:p>
        </w:tc>
        <w:tc>
          <w:tcPr>
            <w:tcW w:w="1638" w:type="dxa"/>
          </w:tcPr>
          <w:p w14:paraId="5D0B52D7" w14:textId="77777777" w:rsidR="003162FC" w:rsidRPr="003D4ABF" w:rsidRDefault="003162FC" w:rsidP="005C5458">
            <w:pPr>
              <w:pStyle w:val="TAL"/>
              <w:rPr>
                <w:szCs w:val="18"/>
              </w:rPr>
            </w:pPr>
            <w:r w:rsidRPr="003D4ABF">
              <w:rPr>
                <w:szCs w:val="18"/>
              </w:rPr>
              <w:t>UE context</w:t>
            </w:r>
          </w:p>
        </w:tc>
      </w:tr>
      <w:tr w:rsidR="003162FC" w:rsidRPr="003D4ABF" w14:paraId="77E6A50A" w14:textId="77777777" w:rsidTr="005C5458">
        <w:trPr>
          <w:cantSplit/>
        </w:trPr>
        <w:tc>
          <w:tcPr>
            <w:tcW w:w="1531" w:type="dxa"/>
          </w:tcPr>
          <w:p w14:paraId="42ABE2C7" w14:textId="77777777" w:rsidR="003162FC" w:rsidRPr="003D4ABF" w:rsidRDefault="003162FC" w:rsidP="005C5458">
            <w:pPr>
              <w:pStyle w:val="TAL"/>
              <w:rPr>
                <w:b/>
              </w:rPr>
            </w:pPr>
            <w:r w:rsidRPr="003D4ABF">
              <w:rPr>
                <w:b/>
              </w:rPr>
              <w:t>RFSP Index</w:t>
            </w:r>
          </w:p>
        </w:tc>
        <w:tc>
          <w:tcPr>
            <w:tcW w:w="2902" w:type="dxa"/>
          </w:tcPr>
          <w:p w14:paraId="5727B25A" w14:textId="77777777" w:rsidR="003162FC" w:rsidRPr="003D4ABF" w:rsidRDefault="003162FC" w:rsidP="005C5458">
            <w:pPr>
              <w:pStyle w:val="TAL"/>
            </w:pPr>
            <w:r w:rsidRPr="003D4ABF">
              <w:rPr>
                <w:i/>
                <w:szCs w:val="18"/>
              </w:rPr>
              <w:t>This part defines the RFSP index</w:t>
            </w:r>
            <w:r>
              <w:rPr>
                <w:i/>
                <w:szCs w:val="18"/>
              </w:rPr>
              <w:t xml:space="preserve"> related information</w:t>
            </w:r>
          </w:p>
        </w:tc>
        <w:tc>
          <w:tcPr>
            <w:tcW w:w="1759" w:type="dxa"/>
          </w:tcPr>
          <w:p w14:paraId="28F1FA2B" w14:textId="77777777" w:rsidR="003162FC" w:rsidRPr="003D4ABF" w:rsidRDefault="003162FC" w:rsidP="005C5458">
            <w:pPr>
              <w:pStyle w:val="TAL"/>
              <w:rPr>
                <w:szCs w:val="18"/>
              </w:rPr>
            </w:pPr>
          </w:p>
        </w:tc>
        <w:tc>
          <w:tcPr>
            <w:tcW w:w="1798" w:type="dxa"/>
          </w:tcPr>
          <w:p w14:paraId="6617046F" w14:textId="77777777" w:rsidR="003162FC" w:rsidRPr="003D4ABF" w:rsidRDefault="003162FC" w:rsidP="005C5458">
            <w:pPr>
              <w:pStyle w:val="TAL"/>
              <w:rPr>
                <w:szCs w:val="18"/>
              </w:rPr>
            </w:pPr>
          </w:p>
        </w:tc>
        <w:tc>
          <w:tcPr>
            <w:tcW w:w="1638" w:type="dxa"/>
          </w:tcPr>
          <w:p w14:paraId="1C11F4BD" w14:textId="77777777" w:rsidR="003162FC" w:rsidRPr="003D4ABF" w:rsidRDefault="003162FC" w:rsidP="005C5458">
            <w:pPr>
              <w:pStyle w:val="TAL"/>
              <w:rPr>
                <w:szCs w:val="18"/>
              </w:rPr>
            </w:pPr>
          </w:p>
        </w:tc>
      </w:tr>
      <w:tr w:rsidR="003162FC" w:rsidRPr="003D4ABF" w14:paraId="1AB30082" w14:textId="77777777" w:rsidTr="005C5458">
        <w:trPr>
          <w:cantSplit/>
        </w:trPr>
        <w:tc>
          <w:tcPr>
            <w:tcW w:w="1531" w:type="dxa"/>
          </w:tcPr>
          <w:p w14:paraId="66565B2E" w14:textId="77777777" w:rsidR="003162FC" w:rsidRPr="003D4ABF" w:rsidRDefault="003162FC" w:rsidP="005C5458">
            <w:pPr>
              <w:pStyle w:val="TAL"/>
            </w:pPr>
            <w:r w:rsidRPr="003D4ABF">
              <w:t>RFSP Index for Allowed NSSAI</w:t>
            </w:r>
          </w:p>
        </w:tc>
        <w:tc>
          <w:tcPr>
            <w:tcW w:w="2902" w:type="dxa"/>
          </w:tcPr>
          <w:p w14:paraId="19F4D8CB" w14:textId="77777777" w:rsidR="003162FC" w:rsidRPr="003D4ABF" w:rsidRDefault="003162FC" w:rsidP="005C5458">
            <w:pPr>
              <w:pStyle w:val="TAL"/>
            </w:pPr>
            <w:r w:rsidRPr="003D4ABF">
              <w:t>Defines the RFSP Index associated with Allowed NSSAI that applies for a UE</w:t>
            </w:r>
          </w:p>
        </w:tc>
        <w:tc>
          <w:tcPr>
            <w:tcW w:w="1759" w:type="dxa"/>
          </w:tcPr>
          <w:p w14:paraId="612D987E" w14:textId="77777777" w:rsidR="003162FC" w:rsidRPr="003D4ABF" w:rsidRDefault="003162FC" w:rsidP="005C5458">
            <w:pPr>
              <w:pStyle w:val="TAL"/>
              <w:rPr>
                <w:szCs w:val="18"/>
              </w:rPr>
            </w:pPr>
            <w:r w:rsidRPr="003D4ABF">
              <w:rPr>
                <w:szCs w:val="18"/>
              </w:rPr>
              <w:t>Conditional</w:t>
            </w:r>
          </w:p>
          <w:p w14:paraId="2D40152F" w14:textId="77777777" w:rsidR="003162FC" w:rsidRPr="003D4ABF" w:rsidRDefault="003162FC" w:rsidP="005C5458">
            <w:pPr>
              <w:pStyle w:val="TAL"/>
              <w:rPr>
                <w:szCs w:val="18"/>
              </w:rPr>
            </w:pPr>
            <w:r w:rsidRPr="003D4ABF">
              <w:rPr>
                <w:szCs w:val="18"/>
              </w:rPr>
              <w:t>(NOTE 2)</w:t>
            </w:r>
          </w:p>
        </w:tc>
        <w:tc>
          <w:tcPr>
            <w:tcW w:w="1798" w:type="dxa"/>
          </w:tcPr>
          <w:p w14:paraId="0E7965C6" w14:textId="77777777" w:rsidR="003162FC" w:rsidRPr="003D4ABF" w:rsidRDefault="003162FC" w:rsidP="005C5458">
            <w:pPr>
              <w:pStyle w:val="TAL"/>
              <w:rPr>
                <w:szCs w:val="18"/>
              </w:rPr>
            </w:pPr>
            <w:r w:rsidRPr="003D4ABF">
              <w:rPr>
                <w:szCs w:val="18"/>
              </w:rPr>
              <w:t>Yes</w:t>
            </w:r>
          </w:p>
        </w:tc>
        <w:tc>
          <w:tcPr>
            <w:tcW w:w="1638" w:type="dxa"/>
          </w:tcPr>
          <w:p w14:paraId="62420B29" w14:textId="77777777" w:rsidR="003162FC" w:rsidRPr="003D4ABF" w:rsidRDefault="003162FC" w:rsidP="005C5458">
            <w:pPr>
              <w:pStyle w:val="TAL"/>
              <w:rPr>
                <w:szCs w:val="18"/>
              </w:rPr>
            </w:pPr>
            <w:r w:rsidRPr="003D4ABF">
              <w:rPr>
                <w:szCs w:val="18"/>
              </w:rPr>
              <w:t>UE context</w:t>
            </w:r>
          </w:p>
        </w:tc>
      </w:tr>
      <w:tr w:rsidR="003162FC" w:rsidRPr="003D4ABF" w14:paraId="1A2FFFFC" w14:textId="77777777" w:rsidTr="005C5458">
        <w:trPr>
          <w:cantSplit/>
        </w:trPr>
        <w:tc>
          <w:tcPr>
            <w:tcW w:w="1531" w:type="dxa"/>
          </w:tcPr>
          <w:p w14:paraId="6027422F" w14:textId="77777777" w:rsidR="003162FC" w:rsidRPr="003D4ABF" w:rsidRDefault="003162FC" w:rsidP="005C5458">
            <w:pPr>
              <w:pStyle w:val="TAL"/>
            </w:pPr>
            <w:r w:rsidRPr="003D4ABF">
              <w:t>RFSP Index for Target NSSAI</w:t>
            </w:r>
          </w:p>
        </w:tc>
        <w:tc>
          <w:tcPr>
            <w:tcW w:w="2902" w:type="dxa"/>
          </w:tcPr>
          <w:p w14:paraId="5D22DF70" w14:textId="77777777" w:rsidR="003162FC" w:rsidRPr="003D4ABF" w:rsidRDefault="003162FC" w:rsidP="005C5458">
            <w:pPr>
              <w:pStyle w:val="TAL"/>
            </w:pPr>
            <w:r w:rsidRPr="003D4ABF">
              <w:t>Defines the RFSP Index associated with Target NSSAI that applies for a UE</w:t>
            </w:r>
          </w:p>
        </w:tc>
        <w:tc>
          <w:tcPr>
            <w:tcW w:w="1759" w:type="dxa"/>
          </w:tcPr>
          <w:p w14:paraId="1DE2A7C7" w14:textId="77777777" w:rsidR="003162FC" w:rsidRPr="003D4ABF" w:rsidRDefault="003162FC" w:rsidP="005C5458">
            <w:pPr>
              <w:pStyle w:val="TAL"/>
              <w:rPr>
                <w:szCs w:val="18"/>
              </w:rPr>
            </w:pPr>
            <w:r w:rsidRPr="003D4ABF">
              <w:rPr>
                <w:szCs w:val="18"/>
              </w:rPr>
              <w:t>Conditional</w:t>
            </w:r>
          </w:p>
          <w:p w14:paraId="1B4B39D6" w14:textId="77777777" w:rsidR="003162FC" w:rsidRPr="003D4ABF" w:rsidRDefault="003162FC" w:rsidP="005C5458">
            <w:pPr>
              <w:pStyle w:val="TAL"/>
              <w:rPr>
                <w:szCs w:val="18"/>
              </w:rPr>
            </w:pPr>
            <w:r w:rsidRPr="003D4ABF">
              <w:rPr>
                <w:szCs w:val="18"/>
              </w:rPr>
              <w:t>(NOTE 2)</w:t>
            </w:r>
          </w:p>
        </w:tc>
        <w:tc>
          <w:tcPr>
            <w:tcW w:w="1798" w:type="dxa"/>
          </w:tcPr>
          <w:p w14:paraId="2FF69797" w14:textId="77777777" w:rsidR="003162FC" w:rsidRPr="003D4ABF" w:rsidRDefault="003162FC" w:rsidP="005C5458">
            <w:pPr>
              <w:pStyle w:val="TAL"/>
              <w:rPr>
                <w:szCs w:val="18"/>
              </w:rPr>
            </w:pPr>
            <w:r w:rsidRPr="003D4ABF">
              <w:rPr>
                <w:szCs w:val="18"/>
              </w:rPr>
              <w:t>Yes</w:t>
            </w:r>
          </w:p>
        </w:tc>
        <w:tc>
          <w:tcPr>
            <w:tcW w:w="1638" w:type="dxa"/>
          </w:tcPr>
          <w:p w14:paraId="22225552" w14:textId="77777777" w:rsidR="003162FC" w:rsidRPr="003D4ABF" w:rsidRDefault="003162FC" w:rsidP="005C5458">
            <w:pPr>
              <w:pStyle w:val="TAL"/>
              <w:rPr>
                <w:szCs w:val="18"/>
              </w:rPr>
            </w:pPr>
            <w:r w:rsidRPr="003D4ABF">
              <w:rPr>
                <w:szCs w:val="18"/>
              </w:rPr>
              <w:t>UE context</w:t>
            </w:r>
          </w:p>
        </w:tc>
      </w:tr>
      <w:tr w:rsidR="003162FC" w:rsidRPr="003D4ABF" w14:paraId="2B48C646" w14:textId="77777777" w:rsidTr="005C5458">
        <w:trPr>
          <w:cantSplit/>
        </w:trPr>
        <w:tc>
          <w:tcPr>
            <w:tcW w:w="1531" w:type="dxa"/>
          </w:tcPr>
          <w:p w14:paraId="3E7C2E2E" w14:textId="77777777" w:rsidR="003162FC" w:rsidRPr="003D4ABF" w:rsidRDefault="003162FC" w:rsidP="005C5458">
            <w:pPr>
              <w:pStyle w:val="TAL"/>
            </w:pPr>
            <w:r>
              <w:t>RFSP Index in Use Validity Time</w:t>
            </w:r>
          </w:p>
        </w:tc>
        <w:tc>
          <w:tcPr>
            <w:tcW w:w="2902" w:type="dxa"/>
          </w:tcPr>
          <w:p w14:paraId="3D046710" w14:textId="77777777" w:rsidR="003162FC" w:rsidRPr="003D4ABF" w:rsidRDefault="003162FC" w:rsidP="005C5458">
            <w:pPr>
              <w:pStyle w:val="TAL"/>
            </w:pPr>
            <w:r>
              <w:t>Defines the time by which the RFSP Index will be used in MME after 5GS to EPS mobility.</w:t>
            </w:r>
          </w:p>
        </w:tc>
        <w:tc>
          <w:tcPr>
            <w:tcW w:w="1759" w:type="dxa"/>
          </w:tcPr>
          <w:p w14:paraId="6CF2AE2C" w14:textId="77777777" w:rsidR="003162FC" w:rsidRDefault="003162FC" w:rsidP="005C5458">
            <w:pPr>
              <w:pStyle w:val="TAL"/>
              <w:rPr>
                <w:szCs w:val="18"/>
              </w:rPr>
            </w:pPr>
            <w:r>
              <w:rPr>
                <w:szCs w:val="18"/>
              </w:rPr>
              <w:t>Conditional</w:t>
            </w:r>
          </w:p>
          <w:p w14:paraId="3510B443" w14:textId="77777777" w:rsidR="003162FC" w:rsidRPr="003D4ABF" w:rsidRDefault="003162FC" w:rsidP="005C5458">
            <w:pPr>
              <w:pStyle w:val="TAL"/>
              <w:rPr>
                <w:szCs w:val="18"/>
              </w:rPr>
            </w:pPr>
            <w:r>
              <w:rPr>
                <w:szCs w:val="18"/>
              </w:rPr>
              <w:t>(NOTE 2, NOTE 11)</w:t>
            </w:r>
          </w:p>
        </w:tc>
        <w:tc>
          <w:tcPr>
            <w:tcW w:w="1798" w:type="dxa"/>
          </w:tcPr>
          <w:p w14:paraId="5CE045EE" w14:textId="77777777" w:rsidR="003162FC" w:rsidRPr="003D4ABF" w:rsidRDefault="003162FC" w:rsidP="005C5458">
            <w:pPr>
              <w:pStyle w:val="TAL"/>
              <w:rPr>
                <w:szCs w:val="18"/>
              </w:rPr>
            </w:pPr>
            <w:r w:rsidRPr="003D4ABF">
              <w:rPr>
                <w:szCs w:val="18"/>
              </w:rPr>
              <w:t>Yes</w:t>
            </w:r>
          </w:p>
        </w:tc>
        <w:tc>
          <w:tcPr>
            <w:tcW w:w="1638" w:type="dxa"/>
          </w:tcPr>
          <w:p w14:paraId="22E7A244" w14:textId="77777777" w:rsidR="003162FC" w:rsidRPr="003D4ABF" w:rsidRDefault="003162FC" w:rsidP="005C5458">
            <w:pPr>
              <w:pStyle w:val="TAL"/>
              <w:rPr>
                <w:szCs w:val="18"/>
              </w:rPr>
            </w:pPr>
            <w:r w:rsidRPr="003D4ABF">
              <w:rPr>
                <w:szCs w:val="18"/>
              </w:rPr>
              <w:t>UE context</w:t>
            </w:r>
          </w:p>
        </w:tc>
      </w:tr>
      <w:tr w:rsidR="003162FC" w:rsidRPr="003D4ABF" w14:paraId="631A0B6B" w14:textId="77777777" w:rsidTr="005C5458">
        <w:trPr>
          <w:cantSplit/>
        </w:trPr>
        <w:tc>
          <w:tcPr>
            <w:tcW w:w="1531" w:type="dxa"/>
          </w:tcPr>
          <w:p w14:paraId="21EB2E6B" w14:textId="77777777" w:rsidR="003162FC" w:rsidRPr="003D4ABF" w:rsidRDefault="003162FC" w:rsidP="005C5458">
            <w:pPr>
              <w:pStyle w:val="TAL"/>
              <w:rPr>
                <w:b/>
                <w:bCs/>
              </w:rPr>
            </w:pPr>
            <w:r w:rsidRPr="003D4ABF">
              <w:rPr>
                <w:b/>
                <w:bCs/>
              </w:rPr>
              <w:t>5G access stratum time distribution</w:t>
            </w:r>
          </w:p>
        </w:tc>
        <w:tc>
          <w:tcPr>
            <w:tcW w:w="2902" w:type="dxa"/>
          </w:tcPr>
          <w:p w14:paraId="5660812E" w14:textId="77777777" w:rsidR="003162FC" w:rsidRPr="003D4ABF" w:rsidRDefault="003162FC" w:rsidP="005C5458">
            <w:pPr>
              <w:pStyle w:val="TAL"/>
              <w:rPr>
                <w:i/>
                <w:iCs/>
              </w:rPr>
            </w:pPr>
            <w:r w:rsidRPr="003D4ABF">
              <w:rPr>
                <w:i/>
                <w:iCs/>
              </w:rPr>
              <w:t>This part defines the 5G access stratum time distribution</w:t>
            </w:r>
          </w:p>
        </w:tc>
        <w:tc>
          <w:tcPr>
            <w:tcW w:w="1759" w:type="dxa"/>
          </w:tcPr>
          <w:p w14:paraId="4F48B866" w14:textId="77777777" w:rsidR="003162FC" w:rsidRPr="003D4ABF" w:rsidRDefault="003162FC" w:rsidP="005C5458">
            <w:pPr>
              <w:pStyle w:val="TAL"/>
              <w:rPr>
                <w:szCs w:val="18"/>
              </w:rPr>
            </w:pPr>
          </w:p>
        </w:tc>
        <w:tc>
          <w:tcPr>
            <w:tcW w:w="1798" w:type="dxa"/>
          </w:tcPr>
          <w:p w14:paraId="33D6F01B" w14:textId="77777777" w:rsidR="003162FC" w:rsidRPr="003D4ABF" w:rsidRDefault="003162FC" w:rsidP="005C5458">
            <w:pPr>
              <w:pStyle w:val="TAL"/>
              <w:rPr>
                <w:szCs w:val="18"/>
              </w:rPr>
            </w:pPr>
          </w:p>
        </w:tc>
        <w:tc>
          <w:tcPr>
            <w:tcW w:w="1638" w:type="dxa"/>
          </w:tcPr>
          <w:p w14:paraId="57C6077C" w14:textId="77777777" w:rsidR="003162FC" w:rsidRPr="003D4ABF" w:rsidRDefault="003162FC" w:rsidP="005C5458">
            <w:pPr>
              <w:pStyle w:val="TAL"/>
              <w:rPr>
                <w:szCs w:val="18"/>
              </w:rPr>
            </w:pPr>
          </w:p>
        </w:tc>
      </w:tr>
      <w:tr w:rsidR="003162FC" w:rsidRPr="003D4ABF" w14:paraId="71EFFD11" w14:textId="77777777" w:rsidTr="005C5458">
        <w:trPr>
          <w:cantSplit/>
        </w:trPr>
        <w:tc>
          <w:tcPr>
            <w:tcW w:w="1531" w:type="dxa"/>
          </w:tcPr>
          <w:p w14:paraId="7934ECDF" w14:textId="77777777" w:rsidR="003162FC" w:rsidRPr="003D4ABF" w:rsidRDefault="003162FC" w:rsidP="005C5458">
            <w:pPr>
              <w:pStyle w:val="TAL"/>
            </w:pPr>
            <w:r w:rsidRPr="003D4ABF">
              <w:t>5G access stratum time distribution indication</w:t>
            </w:r>
          </w:p>
        </w:tc>
        <w:tc>
          <w:tcPr>
            <w:tcW w:w="2902" w:type="dxa"/>
          </w:tcPr>
          <w:p w14:paraId="7E702184" w14:textId="77777777" w:rsidR="003162FC" w:rsidRPr="003D4ABF" w:rsidRDefault="003162FC" w:rsidP="005C5458">
            <w:pPr>
              <w:pStyle w:val="TAL"/>
            </w:pPr>
            <w:r w:rsidRPr="003D4ABF">
              <w:t>Defines if 5G access stratum time distribution via Uu reference point is enabled or disabled</w:t>
            </w:r>
          </w:p>
        </w:tc>
        <w:tc>
          <w:tcPr>
            <w:tcW w:w="1759" w:type="dxa"/>
          </w:tcPr>
          <w:p w14:paraId="2EC2C48F" w14:textId="77777777" w:rsidR="003162FC" w:rsidRDefault="003162FC" w:rsidP="005C5458">
            <w:pPr>
              <w:pStyle w:val="TAL"/>
              <w:rPr>
                <w:szCs w:val="18"/>
              </w:rPr>
            </w:pPr>
            <w:r w:rsidRPr="003D4ABF">
              <w:rPr>
                <w:szCs w:val="18"/>
              </w:rPr>
              <w:t>Conditional</w:t>
            </w:r>
          </w:p>
          <w:p w14:paraId="00FB6251" w14:textId="77777777" w:rsidR="003162FC" w:rsidRPr="003D4ABF" w:rsidRDefault="003162FC" w:rsidP="005C5458">
            <w:pPr>
              <w:pStyle w:val="TAL"/>
              <w:rPr>
                <w:szCs w:val="18"/>
              </w:rPr>
            </w:pPr>
            <w:r>
              <w:rPr>
                <w:szCs w:val="18"/>
              </w:rPr>
              <w:t>(NOTE 9)</w:t>
            </w:r>
          </w:p>
        </w:tc>
        <w:tc>
          <w:tcPr>
            <w:tcW w:w="1798" w:type="dxa"/>
          </w:tcPr>
          <w:p w14:paraId="46F77206" w14:textId="77777777" w:rsidR="003162FC" w:rsidRPr="003D4ABF" w:rsidRDefault="003162FC" w:rsidP="005C5458">
            <w:pPr>
              <w:pStyle w:val="TAL"/>
              <w:rPr>
                <w:szCs w:val="18"/>
              </w:rPr>
            </w:pPr>
            <w:r w:rsidRPr="003D4ABF">
              <w:rPr>
                <w:szCs w:val="18"/>
              </w:rPr>
              <w:t>Yes</w:t>
            </w:r>
          </w:p>
        </w:tc>
        <w:tc>
          <w:tcPr>
            <w:tcW w:w="1638" w:type="dxa"/>
          </w:tcPr>
          <w:p w14:paraId="1DDE3DA7" w14:textId="77777777" w:rsidR="003162FC" w:rsidRPr="003D4ABF" w:rsidRDefault="003162FC" w:rsidP="005C5458">
            <w:pPr>
              <w:pStyle w:val="TAL"/>
              <w:rPr>
                <w:szCs w:val="18"/>
              </w:rPr>
            </w:pPr>
            <w:r w:rsidRPr="003D4ABF">
              <w:rPr>
                <w:szCs w:val="18"/>
              </w:rPr>
              <w:t>UE context</w:t>
            </w:r>
          </w:p>
        </w:tc>
      </w:tr>
      <w:tr w:rsidR="003162FC" w:rsidRPr="003D4ABF" w14:paraId="2C65F1D6" w14:textId="77777777" w:rsidTr="005C5458">
        <w:trPr>
          <w:cantSplit/>
        </w:trPr>
        <w:tc>
          <w:tcPr>
            <w:tcW w:w="1531" w:type="dxa"/>
          </w:tcPr>
          <w:p w14:paraId="1ECC675E" w14:textId="77777777" w:rsidR="003162FC" w:rsidRPr="003D4ABF" w:rsidRDefault="003162FC" w:rsidP="005C5458">
            <w:pPr>
              <w:pStyle w:val="TAL"/>
            </w:pPr>
            <w:r w:rsidRPr="003D4ABF">
              <w:t>Uu interface time synchronization error budget</w:t>
            </w:r>
          </w:p>
        </w:tc>
        <w:tc>
          <w:tcPr>
            <w:tcW w:w="2902" w:type="dxa"/>
          </w:tcPr>
          <w:p w14:paraId="22A65419" w14:textId="77777777" w:rsidR="003162FC" w:rsidRPr="003D4ABF" w:rsidRDefault="003162FC" w:rsidP="005C5458">
            <w:pPr>
              <w:pStyle w:val="TAL"/>
            </w:pPr>
            <w:r w:rsidRPr="003D4ABF">
              <w:t>Indicates the Uu Time Synchronization error budget for 5G access stratum time distribution</w:t>
            </w:r>
          </w:p>
        </w:tc>
        <w:tc>
          <w:tcPr>
            <w:tcW w:w="1759" w:type="dxa"/>
          </w:tcPr>
          <w:p w14:paraId="61F4F97A" w14:textId="77777777" w:rsidR="003162FC" w:rsidRDefault="003162FC" w:rsidP="005C5458">
            <w:pPr>
              <w:pStyle w:val="TAL"/>
              <w:rPr>
                <w:szCs w:val="18"/>
              </w:rPr>
            </w:pPr>
            <w:r w:rsidRPr="003D4ABF">
              <w:rPr>
                <w:szCs w:val="18"/>
              </w:rPr>
              <w:t>Conditional</w:t>
            </w:r>
          </w:p>
          <w:p w14:paraId="0E13B895" w14:textId="77777777" w:rsidR="003162FC" w:rsidRPr="003D4ABF" w:rsidRDefault="003162FC" w:rsidP="005C5458">
            <w:pPr>
              <w:pStyle w:val="TAL"/>
              <w:rPr>
                <w:szCs w:val="18"/>
              </w:rPr>
            </w:pPr>
            <w:r>
              <w:rPr>
                <w:szCs w:val="18"/>
              </w:rPr>
              <w:t>(NOTE 10)</w:t>
            </w:r>
          </w:p>
        </w:tc>
        <w:tc>
          <w:tcPr>
            <w:tcW w:w="1798" w:type="dxa"/>
          </w:tcPr>
          <w:p w14:paraId="259CD7E4" w14:textId="77777777" w:rsidR="003162FC" w:rsidRPr="003D4ABF" w:rsidRDefault="003162FC" w:rsidP="005C5458">
            <w:pPr>
              <w:pStyle w:val="TAL"/>
              <w:rPr>
                <w:szCs w:val="18"/>
              </w:rPr>
            </w:pPr>
            <w:r w:rsidRPr="003D4ABF">
              <w:rPr>
                <w:szCs w:val="18"/>
              </w:rPr>
              <w:t>Yes</w:t>
            </w:r>
          </w:p>
        </w:tc>
        <w:tc>
          <w:tcPr>
            <w:tcW w:w="1638" w:type="dxa"/>
          </w:tcPr>
          <w:p w14:paraId="0D12FC4E" w14:textId="77777777" w:rsidR="003162FC" w:rsidRPr="003D4ABF" w:rsidRDefault="003162FC" w:rsidP="005C5458">
            <w:pPr>
              <w:pStyle w:val="TAL"/>
              <w:rPr>
                <w:szCs w:val="18"/>
              </w:rPr>
            </w:pPr>
            <w:r w:rsidRPr="003D4ABF">
              <w:rPr>
                <w:szCs w:val="18"/>
              </w:rPr>
              <w:t>UE context</w:t>
            </w:r>
          </w:p>
        </w:tc>
      </w:tr>
      <w:tr w:rsidR="003162FC" w:rsidRPr="003D4ABF" w14:paraId="15F82644" w14:textId="77777777" w:rsidTr="005C5458">
        <w:trPr>
          <w:cantSplit/>
          <w:ins w:id="41" w:author="Yuan Tao1" w:date="2023-02-10T21:30:00Z"/>
        </w:trPr>
        <w:tc>
          <w:tcPr>
            <w:tcW w:w="1531" w:type="dxa"/>
          </w:tcPr>
          <w:p w14:paraId="5DFB6CBE" w14:textId="5BF60EA4" w:rsidR="003162FC" w:rsidRPr="003D4ABF" w:rsidRDefault="000A400C" w:rsidP="000A400C">
            <w:pPr>
              <w:pStyle w:val="TAL"/>
              <w:rPr>
                <w:ins w:id="42" w:author="Yuan Tao1" w:date="2023-02-10T21:30:00Z"/>
                <w:lang w:eastAsia="zh-CN"/>
              </w:rPr>
            </w:pPr>
            <w:ins w:id="43" w:author="Yuan Tao" w:date="2023-04-06T21:56:00Z">
              <w:r>
                <w:rPr>
                  <w:rFonts w:hint="eastAsia"/>
                  <w:lang w:eastAsia="zh-CN"/>
                </w:rPr>
                <w:t>C</w:t>
              </w:r>
            </w:ins>
            <w:ins w:id="44" w:author="Yuan Tao1" w:date="2023-02-10T21:31:00Z">
              <w:r w:rsidR="003162FC">
                <w:rPr>
                  <w:lang w:eastAsia="ja-JP"/>
                </w:rPr>
                <w:t xml:space="preserve">lock quality </w:t>
              </w:r>
            </w:ins>
            <w:ins w:id="45" w:author="Yuan Tao" w:date="2023-04-06T21:56:00Z">
              <w:r>
                <w:rPr>
                  <w:rFonts w:hint="eastAsia"/>
                  <w:lang w:eastAsia="zh-CN"/>
                </w:rPr>
                <w:t>detail level</w:t>
              </w:r>
            </w:ins>
          </w:p>
        </w:tc>
        <w:tc>
          <w:tcPr>
            <w:tcW w:w="2902" w:type="dxa"/>
          </w:tcPr>
          <w:p w14:paraId="1187923D" w14:textId="099C970D" w:rsidR="003162FC" w:rsidRPr="003D4ABF" w:rsidRDefault="003162FC" w:rsidP="000A400C">
            <w:pPr>
              <w:pStyle w:val="TAL"/>
              <w:rPr>
                <w:ins w:id="46" w:author="Yuan Tao1" w:date="2023-02-10T21:30:00Z"/>
                <w:lang w:eastAsia="zh-CN"/>
              </w:rPr>
            </w:pPr>
            <w:ins w:id="47" w:author="Yuan Tao1" w:date="2023-02-10T21:46:00Z">
              <w:r>
                <w:rPr>
                  <w:rFonts w:hint="eastAsia"/>
                  <w:lang w:eastAsia="zh-CN"/>
                </w:rPr>
                <w:t>Defines whether and which information the NG-RAN uses for</w:t>
              </w:r>
              <w:r>
                <w:rPr>
                  <w:lang w:eastAsia="ja-JP"/>
                </w:rPr>
                <w:t xml:space="preserve"> timing synchronization status notifications to the UE</w:t>
              </w:r>
            </w:ins>
          </w:p>
        </w:tc>
        <w:tc>
          <w:tcPr>
            <w:tcW w:w="1759" w:type="dxa"/>
          </w:tcPr>
          <w:p w14:paraId="1901E024" w14:textId="77777777" w:rsidR="003162FC" w:rsidRDefault="003162FC" w:rsidP="005C5458">
            <w:pPr>
              <w:pStyle w:val="TAL"/>
              <w:rPr>
                <w:ins w:id="48" w:author="Yuan Tao1" w:date="2023-02-10T21:48:00Z"/>
                <w:szCs w:val="18"/>
              </w:rPr>
            </w:pPr>
            <w:ins w:id="49" w:author="Yuan Tao1" w:date="2023-02-10T21:48:00Z">
              <w:r w:rsidRPr="003D4ABF">
                <w:rPr>
                  <w:szCs w:val="18"/>
                </w:rPr>
                <w:t>Conditional</w:t>
              </w:r>
            </w:ins>
          </w:p>
          <w:p w14:paraId="78007E78" w14:textId="77777777" w:rsidR="003162FC" w:rsidRPr="003D4ABF" w:rsidRDefault="003162FC" w:rsidP="005C5458">
            <w:pPr>
              <w:pStyle w:val="TAL"/>
              <w:rPr>
                <w:ins w:id="50" w:author="Yuan Tao1" w:date="2023-02-10T21:30:00Z"/>
                <w:szCs w:val="18"/>
              </w:rPr>
            </w:pPr>
            <w:ins w:id="51" w:author="Yuan Tao1" w:date="2023-02-10T21:48:00Z">
              <w:r>
                <w:rPr>
                  <w:szCs w:val="18"/>
                </w:rPr>
                <w:t>(NOTE 9)</w:t>
              </w:r>
            </w:ins>
          </w:p>
        </w:tc>
        <w:tc>
          <w:tcPr>
            <w:tcW w:w="1798" w:type="dxa"/>
          </w:tcPr>
          <w:p w14:paraId="4600C70A" w14:textId="77777777" w:rsidR="003162FC" w:rsidRPr="003D4ABF" w:rsidRDefault="003162FC" w:rsidP="005C5458">
            <w:pPr>
              <w:pStyle w:val="TAL"/>
              <w:rPr>
                <w:ins w:id="52" w:author="Yuan Tao1" w:date="2023-02-10T21:30:00Z"/>
                <w:szCs w:val="18"/>
                <w:lang w:eastAsia="zh-CN"/>
              </w:rPr>
            </w:pPr>
            <w:ins w:id="53" w:author="Yuan Tao1" w:date="2023-02-10T21:48:00Z">
              <w:r>
                <w:rPr>
                  <w:rFonts w:hint="eastAsia"/>
                  <w:szCs w:val="18"/>
                  <w:lang w:eastAsia="zh-CN"/>
                </w:rPr>
                <w:t>Yes</w:t>
              </w:r>
            </w:ins>
          </w:p>
        </w:tc>
        <w:tc>
          <w:tcPr>
            <w:tcW w:w="1638" w:type="dxa"/>
          </w:tcPr>
          <w:p w14:paraId="26E0B7CE" w14:textId="77777777" w:rsidR="003162FC" w:rsidRPr="003D4ABF" w:rsidRDefault="003162FC" w:rsidP="005C5458">
            <w:pPr>
              <w:pStyle w:val="TAL"/>
              <w:rPr>
                <w:ins w:id="54" w:author="Yuan Tao1" w:date="2023-02-10T21:30:00Z"/>
                <w:szCs w:val="18"/>
              </w:rPr>
            </w:pPr>
            <w:ins w:id="55" w:author="Yuan Tao1" w:date="2023-02-10T21:48:00Z">
              <w:r w:rsidRPr="003D4ABF">
                <w:rPr>
                  <w:szCs w:val="18"/>
                </w:rPr>
                <w:t>UE context</w:t>
              </w:r>
            </w:ins>
          </w:p>
        </w:tc>
      </w:tr>
      <w:tr w:rsidR="0021080E" w:rsidRPr="003D4ABF" w14:paraId="5489E419" w14:textId="77777777" w:rsidTr="005C5458">
        <w:trPr>
          <w:cantSplit/>
          <w:ins w:id="56" w:author="Yuan Tao" w:date="2023-04-14T17:20:00Z"/>
        </w:trPr>
        <w:tc>
          <w:tcPr>
            <w:tcW w:w="1531" w:type="dxa"/>
          </w:tcPr>
          <w:p w14:paraId="13B420E7" w14:textId="14762D28" w:rsidR="0021080E" w:rsidRPr="003D4ABF" w:rsidRDefault="0021080E" w:rsidP="005C5458">
            <w:pPr>
              <w:pStyle w:val="TAL"/>
              <w:rPr>
                <w:ins w:id="57" w:author="Yuan Tao" w:date="2023-04-14T17:20:00Z"/>
                <w:b/>
              </w:rPr>
            </w:pPr>
            <w:ins w:id="58" w:author="Yuan Tao" w:date="2023-04-14T17:22:00Z">
              <w:r>
                <w:rPr>
                  <w:rFonts w:hint="eastAsia"/>
                  <w:lang w:eastAsia="zh-CN"/>
                </w:rPr>
                <w:t>C</w:t>
              </w:r>
              <w:r w:rsidRPr="00FB0283">
                <w:t>lock quality acceptance criteria</w:t>
              </w:r>
            </w:ins>
          </w:p>
        </w:tc>
        <w:tc>
          <w:tcPr>
            <w:tcW w:w="2902" w:type="dxa"/>
          </w:tcPr>
          <w:p w14:paraId="005EEF86" w14:textId="30BD61E0" w:rsidR="0021080E" w:rsidRPr="0021080E" w:rsidRDefault="0021080E" w:rsidP="00D42D2A">
            <w:pPr>
              <w:pStyle w:val="TAL"/>
              <w:rPr>
                <w:ins w:id="59" w:author="Yuan Tao" w:date="2023-04-14T17:20:00Z"/>
                <w:rFonts w:ascii="Times New Roman" w:hAnsi="Times New Roman"/>
                <w:sz w:val="20"/>
                <w:lang w:eastAsia="zh-CN"/>
              </w:rPr>
            </w:pPr>
            <w:ins w:id="60" w:author="Yuan Tao" w:date="2023-04-14T17:21:00Z">
              <w:r>
                <w:rPr>
                  <w:rFonts w:cs="Arial"/>
                  <w:szCs w:val="18"/>
                  <w:lang w:val="en-US"/>
                </w:rPr>
                <w:t>I</w:t>
              </w:r>
              <w:r w:rsidRPr="00FB0283">
                <w:rPr>
                  <w:rFonts w:cs="Arial"/>
                  <w:szCs w:val="18"/>
                  <w:lang w:val="en-US"/>
                </w:rPr>
                <w:t>ndicates the acceptable criteria for the UE</w:t>
              </w:r>
            </w:ins>
          </w:p>
        </w:tc>
        <w:tc>
          <w:tcPr>
            <w:tcW w:w="1759" w:type="dxa"/>
          </w:tcPr>
          <w:p w14:paraId="272E276E" w14:textId="77777777" w:rsidR="0021080E" w:rsidRDefault="0021080E" w:rsidP="0021080E">
            <w:pPr>
              <w:pStyle w:val="TAL"/>
              <w:rPr>
                <w:ins w:id="61" w:author="Yuan Tao" w:date="2023-04-14T17:21:00Z"/>
                <w:szCs w:val="18"/>
              </w:rPr>
            </w:pPr>
            <w:ins w:id="62" w:author="Yuan Tao" w:date="2023-04-14T17:21:00Z">
              <w:r w:rsidRPr="003D4ABF">
                <w:rPr>
                  <w:szCs w:val="18"/>
                </w:rPr>
                <w:t>Conditional</w:t>
              </w:r>
            </w:ins>
          </w:p>
          <w:p w14:paraId="5517A498" w14:textId="30AB6EE5" w:rsidR="0021080E" w:rsidRPr="003D4ABF" w:rsidRDefault="0021080E" w:rsidP="0021080E">
            <w:pPr>
              <w:pStyle w:val="TAL"/>
              <w:rPr>
                <w:ins w:id="63" w:author="Yuan Tao" w:date="2023-04-14T17:20:00Z"/>
                <w:szCs w:val="18"/>
              </w:rPr>
            </w:pPr>
            <w:ins w:id="64" w:author="Yuan Tao" w:date="2023-04-14T17:21:00Z">
              <w:r>
                <w:rPr>
                  <w:szCs w:val="18"/>
                </w:rPr>
                <w:t>(NOTE 9)</w:t>
              </w:r>
            </w:ins>
          </w:p>
        </w:tc>
        <w:tc>
          <w:tcPr>
            <w:tcW w:w="1798" w:type="dxa"/>
          </w:tcPr>
          <w:p w14:paraId="07124EEA" w14:textId="3BCA090E" w:rsidR="0021080E" w:rsidRPr="003D4ABF" w:rsidRDefault="0021080E" w:rsidP="005C5458">
            <w:pPr>
              <w:pStyle w:val="TAL"/>
              <w:rPr>
                <w:ins w:id="65" w:author="Yuan Tao" w:date="2023-04-14T17:20:00Z"/>
                <w:szCs w:val="18"/>
                <w:lang w:eastAsia="zh-CN"/>
              </w:rPr>
            </w:pPr>
            <w:ins w:id="66" w:author="Yuan Tao" w:date="2023-04-14T17:21:00Z">
              <w:r>
                <w:rPr>
                  <w:rFonts w:hint="eastAsia"/>
                  <w:szCs w:val="18"/>
                  <w:lang w:eastAsia="zh-CN"/>
                </w:rPr>
                <w:t>Yes</w:t>
              </w:r>
            </w:ins>
          </w:p>
        </w:tc>
        <w:tc>
          <w:tcPr>
            <w:tcW w:w="1638" w:type="dxa"/>
          </w:tcPr>
          <w:p w14:paraId="646A13E3" w14:textId="6521DFDF" w:rsidR="0021080E" w:rsidRPr="003D4ABF" w:rsidRDefault="0021080E" w:rsidP="005C5458">
            <w:pPr>
              <w:pStyle w:val="TAL"/>
              <w:rPr>
                <w:ins w:id="67" w:author="Yuan Tao" w:date="2023-04-14T17:20:00Z"/>
                <w:szCs w:val="18"/>
              </w:rPr>
            </w:pPr>
            <w:ins w:id="68" w:author="Yuan Tao" w:date="2023-04-14T17:21:00Z">
              <w:r w:rsidRPr="003D4ABF">
                <w:rPr>
                  <w:szCs w:val="18"/>
                </w:rPr>
                <w:t>UE context</w:t>
              </w:r>
            </w:ins>
          </w:p>
        </w:tc>
      </w:tr>
      <w:tr w:rsidR="003162FC" w:rsidRPr="003D4ABF" w14:paraId="206B487F" w14:textId="77777777" w:rsidTr="005C5458">
        <w:trPr>
          <w:cantSplit/>
        </w:trPr>
        <w:tc>
          <w:tcPr>
            <w:tcW w:w="1531" w:type="dxa"/>
          </w:tcPr>
          <w:p w14:paraId="6BE0BCAB" w14:textId="77777777" w:rsidR="003162FC" w:rsidRPr="003D4ABF" w:rsidRDefault="003162FC" w:rsidP="005C5458">
            <w:pPr>
              <w:pStyle w:val="TAL"/>
              <w:rPr>
                <w:b/>
              </w:rPr>
            </w:pPr>
            <w:r w:rsidRPr="003D4ABF">
              <w:rPr>
                <w:b/>
              </w:rPr>
              <w:t>SMF selection management</w:t>
            </w:r>
          </w:p>
        </w:tc>
        <w:tc>
          <w:tcPr>
            <w:tcW w:w="2902" w:type="dxa"/>
          </w:tcPr>
          <w:p w14:paraId="27B2CE47" w14:textId="77777777" w:rsidR="003162FC" w:rsidRPr="003D4ABF" w:rsidRDefault="003162FC" w:rsidP="005C5458">
            <w:pPr>
              <w:pStyle w:val="TAL"/>
            </w:pPr>
            <w:r w:rsidRPr="003D4ABF">
              <w:t>This part defines the SMF selection management instructions</w:t>
            </w:r>
          </w:p>
        </w:tc>
        <w:tc>
          <w:tcPr>
            <w:tcW w:w="1759" w:type="dxa"/>
          </w:tcPr>
          <w:p w14:paraId="11A051B0" w14:textId="77777777" w:rsidR="003162FC" w:rsidRPr="003D4ABF" w:rsidRDefault="003162FC" w:rsidP="005C5458">
            <w:pPr>
              <w:pStyle w:val="TAL"/>
              <w:rPr>
                <w:szCs w:val="18"/>
              </w:rPr>
            </w:pPr>
          </w:p>
        </w:tc>
        <w:tc>
          <w:tcPr>
            <w:tcW w:w="1798" w:type="dxa"/>
          </w:tcPr>
          <w:p w14:paraId="4E6A82E3" w14:textId="77777777" w:rsidR="003162FC" w:rsidRPr="003D4ABF" w:rsidRDefault="003162FC" w:rsidP="005C5458">
            <w:pPr>
              <w:pStyle w:val="TAL"/>
              <w:rPr>
                <w:szCs w:val="18"/>
              </w:rPr>
            </w:pPr>
          </w:p>
        </w:tc>
        <w:tc>
          <w:tcPr>
            <w:tcW w:w="1638" w:type="dxa"/>
          </w:tcPr>
          <w:p w14:paraId="672C0FE9" w14:textId="77777777" w:rsidR="003162FC" w:rsidRPr="003D4ABF" w:rsidRDefault="003162FC" w:rsidP="005C5458">
            <w:pPr>
              <w:pStyle w:val="TAL"/>
              <w:rPr>
                <w:szCs w:val="18"/>
              </w:rPr>
            </w:pPr>
          </w:p>
        </w:tc>
      </w:tr>
      <w:tr w:rsidR="003162FC" w:rsidRPr="003D4ABF" w14:paraId="41C15420" w14:textId="77777777" w:rsidTr="005C5458">
        <w:trPr>
          <w:cantSplit/>
        </w:trPr>
        <w:tc>
          <w:tcPr>
            <w:tcW w:w="1531" w:type="dxa"/>
          </w:tcPr>
          <w:p w14:paraId="4EC8E45C" w14:textId="77777777" w:rsidR="003162FC" w:rsidRPr="003D4ABF" w:rsidRDefault="003162FC" w:rsidP="005C5458">
            <w:pPr>
              <w:pStyle w:val="TAL"/>
            </w:pPr>
            <w:r w:rsidRPr="003D4ABF">
              <w:t>DNN replacement of unsupported DNNs</w:t>
            </w:r>
          </w:p>
        </w:tc>
        <w:tc>
          <w:tcPr>
            <w:tcW w:w="2902" w:type="dxa"/>
          </w:tcPr>
          <w:p w14:paraId="0BED8E6B" w14:textId="77777777" w:rsidR="003162FC" w:rsidRPr="003D4ABF" w:rsidRDefault="003162FC" w:rsidP="005C5458">
            <w:pPr>
              <w:pStyle w:val="TAL"/>
            </w:pPr>
            <w:r w:rsidRPr="003D4ABF">
              <w:t>Defines if a UE requested unsupported DNN is requested for replacement by PCF</w:t>
            </w:r>
          </w:p>
        </w:tc>
        <w:tc>
          <w:tcPr>
            <w:tcW w:w="1759" w:type="dxa"/>
          </w:tcPr>
          <w:p w14:paraId="337D4F0D" w14:textId="77777777" w:rsidR="003162FC" w:rsidRPr="003D4ABF" w:rsidRDefault="003162FC" w:rsidP="005C5458">
            <w:pPr>
              <w:pStyle w:val="TAL"/>
              <w:rPr>
                <w:szCs w:val="18"/>
              </w:rPr>
            </w:pPr>
            <w:r w:rsidRPr="003D4ABF">
              <w:rPr>
                <w:szCs w:val="18"/>
              </w:rPr>
              <w:t>Conditional</w:t>
            </w:r>
          </w:p>
          <w:p w14:paraId="694E77B1" w14:textId="77777777" w:rsidR="003162FC" w:rsidRPr="003D4ABF" w:rsidRDefault="003162FC" w:rsidP="005C5458">
            <w:pPr>
              <w:pStyle w:val="TAL"/>
              <w:rPr>
                <w:szCs w:val="18"/>
              </w:rPr>
            </w:pPr>
            <w:r w:rsidRPr="003D4ABF">
              <w:rPr>
                <w:szCs w:val="18"/>
              </w:rPr>
              <w:t>(NOTE 6)</w:t>
            </w:r>
          </w:p>
        </w:tc>
        <w:tc>
          <w:tcPr>
            <w:tcW w:w="1798" w:type="dxa"/>
          </w:tcPr>
          <w:p w14:paraId="0252B691" w14:textId="77777777" w:rsidR="003162FC" w:rsidRPr="003D4ABF" w:rsidRDefault="003162FC" w:rsidP="005C5458">
            <w:pPr>
              <w:pStyle w:val="TAL"/>
              <w:rPr>
                <w:szCs w:val="18"/>
              </w:rPr>
            </w:pPr>
            <w:r w:rsidRPr="003D4ABF">
              <w:rPr>
                <w:szCs w:val="18"/>
              </w:rPr>
              <w:t>Yes</w:t>
            </w:r>
          </w:p>
        </w:tc>
        <w:tc>
          <w:tcPr>
            <w:tcW w:w="1638" w:type="dxa"/>
          </w:tcPr>
          <w:p w14:paraId="3A32966B" w14:textId="77777777" w:rsidR="003162FC" w:rsidRPr="003D4ABF" w:rsidRDefault="003162FC" w:rsidP="005C5458">
            <w:pPr>
              <w:pStyle w:val="TAL"/>
              <w:rPr>
                <w:szCs w:val="18"/>
              </w:rPr>
            </w:pPr>
            <w:r w:rsidRPr="003D4ABF">
              <w:rPr>
                <w:szCs w:val="18"/>
              </w:rPr>
              <w:t>UE context</w:t>
            </w:r>
          </w:p>
        </w:tc>
      </w:tr>
      <w:tr w:rsidR="003162FC" w:rsidRPr="003D4ABF" w14:paraId="225DB83F" w14:textId="77777777" w:rsidTr="005C5458">
        <w:trPr>
          <w:cantSplit/>
        </w:trPr>
        <w:tc>
          <w:tcPr>
            <w:tcW w:w="1531" w:type="dxa"/>
          </w:tcPr>
          <w:p w14:paraId="30C52485" w14:textId="77777777" w:rsidR="003162FC" w:rsidRPr="003D4ABF" w:rsidRDefault="003162FC" w:rsidP="005C5458">
            <w:pPr>
              <w:pStyle w:val="TAL"/>
            </w:pPr>
            <w:r w:rsidRPr="003D4ABF">
              <w:t>List of S-NSSAIs</w:t>
            </w:r>
          </w:p>
        </w:tc>
        <w:tc>
          <w:tcPr>
            <w:tcW w:w="2902" w:type="dxa"/>
          </w:tcPr>
          <w:p w14:paraId="1616D471" w14:textId="77777777" w:rsidR="003162FC" w:rsidRPr="003D4ABF" w:rsidRDefault="003162FC" w:rsidP="005C5458">
            <w:pPr>
              <w:pStyle w:val="TAL"/>
            </w:pPr>
            <w:r w:rsidRPr="003D4ABF">
              <w:t>Defines the list of S-NSSAIs containing DNN candidates for replacement by PCF</w:t>
            </w:r>
          </w:p>
        </w:tc>
        <w:tc>
          <w:tcPr>
            <w:tcW w:w="1759" w:type="dxa"/>
          </w:tcPr>
          <w:p w14:paraId="04E0A987" w14:textId="77777777" w:rsidR="003162FC" w:rsidRPr="003D4ABF" w:rsidRDefault="003162FC" w:rsidP="005C5458">
            <w:pPr>
              <w:pStyle w:val="TAL"/>
              <w:rPr>
                <w:szCs w:val="18"/>
              </w:rPr>
            </w:pPr>
            <w:r w:rsidRPr="003D4ABF">
              <w:rPr>
                <w:szCs w:val="18"/>
              </w:rPr>
              <w:t>Conditional</w:t>
            </w:r>
          </w:p>
          <w:p w14:paraId="39D4558B" w14:textId="77777777" w:rsidR="003162FC" w:rsidRPr="003D4ABF" w:rsidRDefault="003162FC" w:rsidP="005C5458">
            <w:pPr>
              <w:pStyle w:val="TAL"/>
              <w:rPr>
                <w:szCs w:val="18"/>
              </w:rPr>
            </w:pPr>
            <w:r w:rsidRPr="003D4ABF">
              <w:rPr>
                <w:szCs w:val="18"/>
              </w:rPr>
              <w:t>(NOTE 6)</w:t>
            </w:r>
          </w:p>
          <w:p w14:paraId="21E28380" w14:textId="77777777" w:rsidR="003162FC" w:rsidRPr="003D4ABF" w:rsidRDefault="003162FC" w:rsidP="005C5458">
            <w:pPr>
              <w:pStyle w:val="TAL"/>
              <w:rPr>
                <w:szCs w:val="18"/>
              </w:rPr>
            </w:pPr>
            <w:r w:rsidRPr="003D4ABF">
              <w:rPr>
                <w:szCs w:val="18"/>
              </w:rPr>
              <w:t>(NOTE 7)</w:t>
            </w:r>
          </w:p>
        </w:tc>
        <w:tc>
          <w:tcPr>
            <w:tcW w:w="1798" w:type="dxa"/>
          </w:tcPr>
          <w:p w14:paraId="09DB7C5A" w14:textId="77777777" w:rsidR="003162FC" w:rsidRPr="003D4ABF" w:rsidRDefault="003162FC" w:rsidP="005C5458">
            <w:pPr>
              <w:pStyle w:val="TAL"/>
              <w:rPr>
                <w:szCs w:val="18"/>
              </w:rPr>
            </w:pPr>
            <w:r w:rsidRPr="003D4ABF">
              <w:rPr>
                <w:szCs w:val="18"/>
              </w:rPr>
              <w:t>Yes</w:t>
            </w:r>
          </w:p>
        </w:tc>
        <w:tc>
          <w:tcPr>
            <w:tcW w:w="1638" w:type="dxa"/>
          </w:tcPr>
          <w:p w14:paraId="443E3AAC" w14:textId="77777777" w:rsidR="003162FC" w:rsidRPr="003D4ABF" w:rsidRDefault="003162FC" w:rsidP="005C5458">
            <w:pPr>
              <w:pStyle w:val="TAL"/>
              <w:rPr>
                <w:szCs w:val="18"/>
              </w:rPr>
            </w:pPr>
            <w:r w:rsidRPr="003D4ABF">
              <w:rPr>
                <w:szCs w:val="18"/>
              </w:rPr>
              <w:t>UE context</w:t>
            </w:r>
          </w:p>
        </w:tc>
      </w:tr>
      <w:tr w:rsidR="003162FC" w:rsidRPr="003D4ABF" w14:paraId="6E3FDF43" w14:textId="77777777" w:rsidTr="005C5458">
        <w:trPr>
          <w:cantSplit/>
        </w:trPr>
        <w:tc>
          <w:tcPr>
            <w:tcW w:w="1531" w:type="dxa"/>
          </w:tcPr>
          <w:p w14:paraId="0072019D" w14:textId="77777777" w:rsidR="003162FC" w:rsidRPr="003D4ABF" w:rsidRDefault="003162FC" w:rsidP="005C5458">
            <w:pPr>
              <w:pStyle w:val="TAL"/>
            </w:pPr>
            <w:r w:rsidRPr="003D4ABF">
              <w:t>Per S-NSSAI: List of DNNs</w:t>
            </w:r>
          </w:p>
        </w:tc>
        <w:tc>
          <w:tcPr>
            <w:tcW w:w="2902" w:type="dxa"/>
          </w:tcPr>
          <w:p w14:paraId="30B48468" w14:textId="77777777" w:rsidR="003162FC" w:rsidRPr="003D4ABF" w:rsidRDefault="003162FC" w:rsidP="005C5458">
            <w:pPr>
              <w:pStyle w:val="TAL"/>
            </w:pPr>
            <w:r w:rsidRPr="003D4ABF">
              <w:t>Defines UE requested DNN candidates for replacement by PCF</w:t>
            </w:r>
          </w:p>
        </w:tc>
        <w:tc>
          <w:tcPr>
            <w:tcW w:w="1759" w:type="dxa"/>
          </w:tcPr>
          <w:p w14:paraId="18484F3E" w14:textId="77777777" w:rsidR="003162FC" w:rsidRPr="003D4ABF" w:rsidRDefault="003162FC" w:rsidP="005C5458">
            <w:pPr>
              <w:pStyle w:val="TAL"/>
              <w:rPr>
                <w:szCs w:val="18"/>
              </w:rPr>
            </w:pPr>
            <w:r w:rsidRPr="003D4ABF">
              <w:rPr>
                <w:szCs w:val="18"/>
              </w:rPr>
              <w:t>Conditional</w:t>
            </w:r>
          </w:p>
          <w:p w14:paraId="2914CB1D" w14:textId="77777777" w:rsidR="003162FC" w:rsidRPr="003D4ABF" w:rsidRDefault="003162FC" w:rsidP="005C5458">
            <w:pPr>
              <w:pStyle w:val="TAL"/>
              <w:rPr>
                <w:szCs w:val="18"/>
              </w:rPr>
            </w:pPr>
            <w:r w:rsidRPr="003D4ABF">
              <w:rPr>
                <w:szCs w:val="18"/>
              </w:rPr>
              <w:t>(NOTE 6)</w:t>
            </w:r>
          </w:p>
        </w:tc>
        <w:tc>
          <w:tcPr>
            <w:tcW w:w="1798" w:type="dxa"/>
          </w:tcPr>
          <w:p w14:paraId="1DC0E19B" w14:textId="77777777" w:rsidR="003162FC" w:rsidRPr="003D4ABF" w:rsidRDefault="003162FC" w:rsidP="005C5458">
            <w:pPr>
              <w:pStyle w:val="TAL"/>
              <w:rPr>
                <w:szCs w:val="18"/>
              </w:rPr>
            </w:pPr>
            <w:r w:rsidRPr="003D4ABF">
              <w:rPr>
                <w:szCs w:val="18"/>
              </w:rPr>
              <w:t>Yes</w:t>
            </w:r>
          </w:p>
        </w:tc>
        <w:tc>
          <w:tcPr>
            <w:tcW w:w="1638" w:type="dxa"/>
          </w:tcPr>
          <w:p w14:paraId="0B9BACC6" w14:textId="77777777" w:rsidR="003162FC" w:rsidRPr="003D4ABF" w:rsidRDefault="003162FC" w:rsidP="005C5458">
            <w:pPr>
              <w:pStyle w:val="TAL"/>
              <w:rPr>
                <w:szCs w:val="18"/>
              </w:rPr>
            </w:pPr>
            <w:r w:rsidRPr="003D4ABF">
              <w:rPr>
                <w:szCs w:val="18"/>
              </w:rPr>
              <w:t>UE context</w:t>
            </w:r>
          </w:p>
        </w:tc>
      </w:tr>
      <w:tr w:rsidR="003162FC" w:rsidRPr="003D4ABF" w14:paraId="75006B6D" w14:textId="77777777" w:rsidTr="005C5458">
        <w:trPr>
          <w:cantSplit/>
        </w:trPr>
        <w:tc>
          <w:tcPr>
            <w:tcW w:w="9628" w:type="dxa"/>
            <w:gridSpan w:val="5"/>
          </w:tcPr>
          <w:p w14:paraId="2364FFCB" w14:textId="77777777" w:rsidR="003162FC" w:rsidRPr="003D4ABF" w:rsidRDefault="003162FC" w:rsidP="005C5458">
            <w:pPr>
              <w:pStyle w:val="TAN"/>
            </w:pPr>
            <w:r w:rsidRPr="003D4ABF">
              <w:lastRenderedPageBreak/>
              <w:t>NOTE 1:</w:t>
            </w:r>
            <w:r w:rsidRPr="003D4ABF">
              <w:tab/>
              <w:t>If management of service area restrictions by PCF is enabled.</w:t>
            </w:r>
          </w:p>
          <w:p w14:paraId="74B5E6EF" w14:textId="77777777" w:rsidR="003162FC" w:rsidRPr="003D4ABF" w:rsidRDefault="003162FC" w:rsidP="005C5458">
            <w:pPr>
              <w:pStyle w:val="TAN"/>
            </w:pPr>
            <w:r w:rsidRPr="003D4ABF">
              <w:t>NOTE 2:</w:t>
            </w:r>
            <w:r w:rsidRPr="003D4ABF">
              <w:tab/>
              <w:t>If management of RFSP index by PCF is enabled.</w:t>
            </w:r>
          </w:p>
          <w:p w14:paraId="01695703" w14:textId="77777777" w:rsidR="003162FC" w:rsidRPr="003D4ABF" w:rsidRDefault="003162FC" w:rsidP="005C5458">
            <w:pPr>
              <w:pStyle w:val="TAN"/>
            </w:pPr>
            <w:r w:rsidRPr="003D4ABF">
              <w:t>NOTE 3:</w:t>
            </w:r>
            <w:r w:rsidRPr="003D4ABF">
              <w:tab/>
              <w:t>Either the list of allowed TAIs or the list of non-allowed TAIs are provided by the PCF.</w:t>
            </w:r>
          </w:p>
          <w:p w14:paraId="413BCF0E" w14:textId="77777777" w:rsidR="003162FC" w:rsidRPr="003D4ABF" w:rsidRDefault="003162FC" w:rsidP="005C5458">
            <w:pPr>
              <w:pStyle w:val="TAN"/>
            </w:pPr>
            <w:r w:rsidRPr="003D4ABF">
              <w:t>NOTE 4:</w:t>
            </w:r>
            <w:r w:rsidRPr="003D4ABF">
              <w:tab/>
              <w:t>Both the maximum number of allowed TAIs and the list of allowed TAIs may be sent by PCF.</w:t>
            </w:r>
          </w:p>
          <w:p w14:paraId="2E831212" w14:textId="77777777" w:rsidR="003162FC" w:rsidRPr="003D4ABF" w:rsidRDefault="003162FC" w:rsidP="005C5458">
            <w:pPr>
              <w:pStyle w:val="TAN"/>
            </w:pPr>
            <w:r w:rsidRPr="003D4ABF">
              <w:t>NOTE 5:</w:t>
            </w:r>
            <w:r w:rsidRPr="003D4ABF">
              <w:tab/>
              <w:t>If management of UE-AMBR by PCF is enabled.</w:t>
            </w:r>
          </w:p>
          <w:p w14:paraId="75591480" w14:textId="77777777" w:rsidR="003162FC" w:rsidRPr="003D4ABF" w:rsidRDefault="003162FC" w:rsidP="005C5458">
            <w:pPr>
              <w:pStyle w:val="TAN"/>
            </w:pPr>
            <w:r w:rsidRPr="003D4ABF">
              <w:t>NOTE 6:</w:t>
            </w:r>
            <w:r w:rsidRPr="003D4ABF">
              <w:tab/>
              <w:t>If SMF selection management by PCF is enabled.</w:t>
            </w:r>
          </w:p>
          <w:p w14:paraId="75747C24" w14:textId="77777777" w:rsidR="003162FC" w:rsidRPr="003D4ABF" w:rsidRDefault="003162FC" w:rsidP="005C5458">
            <w:pPr>
              <w:pStyle w:val="TAN"/>
            </w:pPr>
            <w:r w:rsidRPr="003D4ABF">
              <w:t>NOTE 7:</w:t>
            </w:r>
            <w:r w:rsidRPr="003D4ABF">
              <w:tab/>
              <w:t>The List of S-NSSAIs contains S-NSSAIs, valid in the serving network, of the Allowed NSSAI.</w:t>
            </w:r>
          </w:p>
          <w:p w14:paraId="10CB64D8" w14:textId="77777777" w:rsidR="003162FC" w:rsidRDefault="003162FC" w:rsidP="005C5458">
            <w:pPr>
              <w:pStyle w:val="TAN"/>
            </w:pPr>
            <w:r w:rsidRPr="003D4ABF">
              <w:t>NOTE 8:</w:t>
            </w:r>
            <w:r w:rsidRPr="003D4ABF">
              <w:tab/>
              <w:t>If management of UE-Slice-MBR by PCF is enabled.</w:t>
            </w:r>
          </w:p>
          <w:p w14:paraId="65E87E5E" w14:textId="77777777" w:rsidR="003162FC" w:rsidRDefault="003162FC" w:rsidP="005C5458">
            <w:pPr>
              <w:pStyle w:val="TAN"/>
            </w:pPr>
            <w:r>
              <w:t>NOTE 9:</w:t>
            </w:r>
            <w:r>
              <w:tab/>
              <w:t>If management of 5G access stratum time distribution is enabled.</w:t>
            </w:r>
          </w:p>
          <w:p w14:paraId="2344DC6E" w14:textId="77777777" w:rsidR="003162FC" w:rsidRDefault="003162FC" w:rsidP="005C5458">
            <w:pPr>
              <w:pStyle w:val="TAN"/>
            </w:pPr>
            <w:r>
              <w:t>NOTE 10:</w:t>
            </w:r>
            <w:r>
              <w:tab/>
              <w:t>If 5G access stratum time distribution or (g)PTP time synchronization is enabled.</w:t>
            </w:r>
          </w:p>
          <w:p w14:paraId="23C91A3D" w14:textId="77777777" w:rsidR="003162FC" w:rsidRPr="003D4ABF" w:rsidRDefault="003162FC" w:rsidP="005C5458">
            <w:pPr>
              <w:pStyle w:val="TAN"/>
            </w:pPr>
            <w:r>
              <w:t>NOTE 11:</w:t>
            </w:r>
            <w:r>
              <w:tab/>
              <w:t>If required based on operator policy when the RFSP provided by the PCF indicates a change in priority from 5G access to E-UTRAN access.</w:t>
            </w:r>
          </w:p>
        </w:tc>
      </w:tr>
    </w:tbl>
    <w:p w14:paraId="2C262990" w14:textId="77777777" w:rsidR="003162FC" w:rsidRPr="003D4ABF" w:rsidRDefault="003162FC" w:rsidP="003162FC"/>
    <w:p w14:paraId="4F15419E" w14:textId="77777777" w:rsidR="003162FC" w:rsidRPr="003D4ABF" w:rsidRDefault="003162FC" w:rsidP="003162FC">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D832F19" w14:textId="77777777" w:rsidR="003162FC" w:rsidRPr="003D4ABF" w:rsidRDefault="003162FC" w:rsidP="003162FC">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2CB2D715" w14:textId="77777777" w:rsidR="003162FC" w:rsidRPr="003D4ABF" w:rsidRDefault="003162FC" w:rsidP="003162FC">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63F203FD" w14:textId="77777777" w:rsidR="003162FC" w:rsidRPr="003D4ABF" w:rsidRDefault="003162FC" w:rsidP="003162FC">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568FE610" w14:textId="77777777" w:rsidR="003162FC" w:rsidRDefault="003162FC" w:rsidP="003162FC">
      <w:r w:rsidRPr="000E3B65">
        <w:rPr>
          <w:i/>
          <w:iCs/>
        </w:rPr>
        <w:t>RFSP Index in Use Validity Time</w:t>
      </w:r>
      <w:r>
        <w:t xml:space="preserve"> defines the time by which the RFSP Index in use will be used in MME after 5GS to EPS mobility as specified in clause 5.17.2.2 of TS 23.501 [2].</w:t>
      </w:r>
    </w:p>
    <w:p w14:paraId="6979D5E4" w14:textId="77777777" w:rsidR="003162FC" w:rsidRPr="003D4ABF" w:rsidRDefault="003162FC" w:rsidP="003162FC">
      <w:r w:rsidRPr="003D4ABF">
        <w:t xml:space="preserve">The </w:t>
      </w:r>
      <w:r w:rsidRPr="003D4ABF">
        <w:rPr>
          <w:i/>
        </w:rPr>
        <w:t>UE-AMBR</w:t>
      </w:r>
      <w:r w:rsidRPr="003D4ABF">
        <w:t xml:space="preserve"> limits the aggregated bit rate across all Non-GBR QoS Flows of a UE in the serving network.</w:t>
      </w:r>
    </w:p>
    <w:p w14:paraId="020F831E" w14:textId="77777777" w:rsidR="003162FC" w:rsidRPr="003D4ABF" w:rsidRDefault="003162FC" w:rsidP="003162F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2825CFF8" w14:textId="77777777" w:rsidR="003162FC" w:rsidRPr="003D4ABF" w:rsidRDefault="003162FC" w:rsidP="003162F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4DA82E2B" w14:textId="77777777" w:rsidR="003162FC" w:rsidRPr="003D4ABF" w:rsidRDefault="003162FC" w:rsidP="003162FC">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80006A1" w14:textId="77777777" w:rsidR="003162FC" w:rsidRPr="003D4ABF" w:rsidRDefault="003162FC" w:rsidP="003162FC">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40B349E" w14:textId="77777777" w:rsidR="003162FC" w:rsidRPr="003D4ABF" w:rsidRDefault="003162FC" w:rsidP="003162F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3F15409C" w14:textId="77777777" w:rsidR="003162FC" w:rsidRPr="003162FC" w:rsidRDefault="003162FC" w:rsidP="00FE5D90">
      <w:pPr>
        <w:rPr>
          <w:noProof/>
          <w:lang w:eastAsia="zh-CN"/>
        </w:rPr>
      </w:pPr>
    </w:p>
    <w:p w14:paraId="2D5C6F93" w14:textId="77777777" w:rsidR="003162FC" w:rsidRPr="00F45B8A" w:rsidRDefault="003162FC" w:rsidP="00FE5D90">
      <w:pPr>
        <w:rPr>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C3734" w14:textId="77777777" w:rsidR="002D538F" w:rsidRDefault="002D538F">
      <w:r>
        <w:separator/>
      </w:r>
    </w:p>
  </w:endnote>
  <w:endnote w:type="continuationSeparator" w:id="0">
    <w:p w14:paraId="7BB2E552" w14:textId="77777777" w:rsidR="002D538F" w:rsidRDefault="002D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70D51" w14:textId="77777777" w:rsidR="002D538F" w:rsidRDefault="002D538F">
      <w:r>
        <w:separator/>
      </w:r>
    </w:p>
  </w:footnote>
  <w:footnote w:type="continuationSeparator" w:id="0">
    <w:p w14:paraId="7EADC42E" w14:textId="77777777" w:rsidR="002D538F" w:rsidRDefault="002D5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41A"/>
    <w:rsid w:val="00011C07"/>
    <w:rsid w:val="00022E4A"/>
    <w:rsid w:val="000249EC"/>
    <w:rsid w:val="00036481"/>
    <w:rsid w:val="0004651A"/>
    <w:rsid w:val="00047927"/>
    <w:rsid w:val="00047B84"/>
    <w:rsid w:val="00056A70"/>
    <w:rsid w:val="00080EBD"/>
    <w:rsid w:val="000A400C"/>
    <w:rsid w:val="000A6394"/>
    <w:rsid w:val="000B7FED"/>
    <w:rsid w:val="000C038A"/>
    <w:rsid w:val="000C6598"/>
    <w:rsid w:val="000D44B3"/>
    <w:rsid w:val="00110D6D"/>
    <w:rsid w:val="00145D43"/>
    <w:rsid w:val="0018736F"/>
    <w:rsid w:val="00192C46"/>
    <w:rsid w:val="001A08B3"/>
    <w:rsid w:val="001A7B60"/>
    <w:rsid w:val="001B52F0"/>
    <w:rsid w:val="001B7A65"/>
    <w:rsid w:val="001E26EF"/>
    <w:rsid w:val="001E41F3"/>
    <w:rsid w:val="002003FB"/>
    <w:rsid w:val="0021080E"/>
    <w:rsid w:val="00231897"/>
    <w:rsid w:val="0023191D"/>
    <w:rsid w:val="00236514"/>
    <w:rsid w:val="00236811"/>
    <w:rsid w:val="0026004D"/>
    <w:rsid w:val="002640DD"/>
    <w:rsid w:val="002648B5"/>
    <w:rsid w:val="00275D12"/>
    <w:rsid w:val="00276C27"/>
    <w:rsid w:val="0028428C"/>
    <w:rsid w:val="00284FEB"/>
    <w:rsid w:val="002860C4"/>
    <w:rsid w:val="00294AE1"/>
    <w:rsid w:val="002A02B0"/>
    <w:rsid w:val="002A4FBE"/>
    <w:rsid w:val="002B5741"/>
    <w:rsid w:val="002B675E"/>
    <w:rsid w:val="002D538F"/>
    <w:rsid w:val="002E472E"/>
    <w:rsid w:val="002F2100"/>
    <w:rsid w:val="002F3647"/>
    <w:rsid w:val="002F70D9"/>
    <w:rsid w:val="00305409"/>
    <w:rsid w:val="003162FC"/>
    <w:rsid w:val="00343FE4"/>
    <w:rsid w:val="003609EF"/>
    <w:rsid w:val="0036231A"/>
    <w:rsid w:val="00374DD4"/>
    <w:rsid w:val="00397039"/>
    <w:rsid w:val="003A2A40"/>
    <w:rsid w:val="003D1EA2"/>
    <w:rsid w:val="003E1A36"/>
    <w:rsid w:val="00410371"/>
    <w:rsid w:val="00411244"/>
    <w:rsid w:val="004242F1"/>
    <w:rsid w:val="00463DFC"/>
    <w:rsid w:val="0049217E"/>
    <w:rsid w:val="004B75B7"/>
    <w:rsid w:val="004C216C"/>
    <w:rsid w:val="004C6167"/>
    <w:rsid w:val="004D2E87"/>
    <w:rsid w:val="004D7E7A"/>
    <w:rsid w:val="004E1477"/>
    <w:rsid w:val="0051580D"/>
    <w:rsid w:val="00523884"/>
    <w:rsid w:val="00537923"/>
    <w:rsid w:val="00547111"/>
    <w:rsid w:val="005577EF"/>
    <w:rsid w:val="0056425F"/>
    <w:rsid w:val="00576E78"/>
    <w:rsid w:val="005829EA"/>
    <w:rsid w:val="00592D74"/>
    <w:rsid w:val="005D5B0B"/>
    <w:rsid w:val="005E2C44"/>
    <w:rsid w:val="005F193A"/>
    <w:rsid w:val="00615B55"/>
    <w:rsid w:val="00621188"/>
    <w:rsid w:val="006257ED"/>
    <w:rsid w:val="00635118"/>
    <w:rsid w:val="0066018B"/>
    <w:rsid w:val="006615F7"/>
    <w:rsid w:val="00665C47"/>
    <w:rsid w:val="006708A1"/>
    <w:rsid w:val="006747EB"/>
    <w:rsid w:val="00681EAB"/>
    <w:rsid w:val="00686105"/>
    <w:rsid w:val="00695808"/>
    <w:rsid w:val="006B46FB"/>
    <w:rsid w:val="006C224D"/>
    <w:rsid w:val="006C79CE"/>
    <w:rsid w:val="006E21FB"/>
    <w:rsid w:val="007450CB"/>
    <w:rsid w:val="007725EF"/>
    <w:rsid w:val="00792342"/>
    <w:rsid w:val="007977A8"/>
    <w:rsid w:val="007A4C49"/>
    <w:rsid w:val="007B512A"/>
    <w:rsid w:val="007C2097"/>
    <w:rsid w:val="007D6A07"/>
    <w:rsid w:val="007F7259"/>
    <w:rsid w:val="00801218"/>
    <w:rsid w:val="008040A8"/>
    <w:rsid w:val="008250FE"/>
    <w:rsid w:val="008261BD"/>
    <w:rsid w:val="008279FA"/>
    <w:rsid w:val="008626E7"/>
    <w:rsid w:val="00870EE7"/>
    <w:rsid w:val="008817ED"/>
    <w:rsid w:val="008863B9"/>
    <w:rsid w:val="008A45A6"/>
    <w:rsid w:val="008C0D78"/>
    <w:rsid w:val="008D1134"/>
    <w:rsid w:val="008F3789"/>
    <w:rsid w:val="008F686C"/>
    <w:rsid w:val="0091387D"/>
    <w:rsid w:val="009148DE"/>
    <w:rsid w:val="009165F0"/>
    <w:rsid w:val="00920394"/>
    <w:rsid w:val="00941E30"/>
    <w:rsid w:val="009426FF"/>
    <w:rsid w:val="009658BC"/>
    <w:rsid w:val="009777D9"/>
    <w:rsid w:val="00982E8C"/>
    <w:rsid w:val="009849F3"/>
    <w:rsid w:val="00984A04"/>
    <w:rsid w:val="00991B88"/>
    <w:rsid w:val="00992EA0"/>
    <w:rsid w:val="009A080E"/>
    <w:rsid w:val="009A5753"/>
    <w:rsid w:val="009A579D"/>
    <w:rsid w:val="009C6EE5"/>
    <w:rsid w:val="009E1255"/>
    <w:rsid w:val="009E3297"/>
    <w:rsid w:val="009F734F"/>
    <w:rsid w:val="00A027FB"/>
    <w:rsid w:val="00A039F4"/>
    <w:rsid w:val="00A15F3F"/>
    <w:rsid w:val="00A246B6"/>
    <w:rsid w:val="00A35629"/>
    <w:rsid w:val="00A475C3"/>
    <w:rsid w:val="00A47E70"/>
    <w:rsid w:val="00A50CF0"/>
    <w:rsid w:val="00A7671C"/>
    <w:rsid w:val="00A96216"/>
    <w:rsid w:val="00AA2CBC"/>
    <w:rsid w:val="00AA45EF"/>
    <w:rsid w:val="00AC1D4E"/>
    <w:rsid w:val="00AC4C0B"/>
    <w:rsid w:val="00AC5820"/>
    <w:rsid w:val="00AD05FA"/>
    <w:rsid w:val="00AD1CD8"/>
    <w:rsid w:val="00AE6FBF"/>
    <w:rsid w:val="00AF7947"/>
    <w:rsid w:val="00B0164B"/>
    <w:rsid w:val="00B16B2A"/>
    <w:rsid w:val="00B258BB"/>
    <w:rsid w:val="00B368FD"/>
    <w:rsid w:val="00B423BE"/>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476F9"/>
    <w:rsid w:val="00C519DC"/>
    <w:rsid w:val="00C66BA2"/>
    <w:rsid w:val="00C821BF"/>
    <w:rsid w:val="00C87615"/>
    <w:rsid w:val="00C95985"/>
    <w:rsid w:val="00CB07E0"/>
    <w:rsid w:val="00CC5026"/>
    <w:rsid w:val="00CC68D0"/>
    <w:rsid w:val="00CD50C1"/>
    <w:rsid w:val="00D00481"/>
    <w:rsid w:val="00D03F9A"/>
    <w:rsid w:val="00D06D51"/>
    <w:rsid w:val="00D24991"/>
    <w:rsid w:val="00D42D2A"/>
    <w:rsid w:val="00D50255"/>
    <w:rsid w:val="00D66520"/>
    <w:rsid w:val="00D97D65"/>
    <w:rsid w:val="00DD29B7"/>
    <w:rsid w:val="00DE34CF"/>
    <w:rsid w:val="00E041C6"/>
    <w:rsid w:val="00E10487"/>
    <w:rsid w:val="00E13F3D"/>
    <w:rsid w:val="00E34898"/>
    <w:rsid w:val="00E35DFC"/>
    <w:rsid w:val="00E64F2B"/>
    <w:rsid w:val="00EB09B7"/>
    <w:rsid w:val="00EE7D7C"/>
    <w:rsid w:val="00F25D98"/>
    <w:rsid w:val="00F300FB"/>
    <w:rsid w:val="00F33065"/>
    <w:rsid w:val="00F42524"/>
    <w:rsid w:val="00F45B8A"/>
    <w:rsid w:val="00F97C9B"/>
    <w:rsid w:val="00FA277E"/>
    <w:rsid w:val="00FB2936"/>
    <w:rsid w:val="00FB29BB"/>
    <w:rsid w:val="00FB6386"/>
    <w:rsid w:val="00FE5D90"/>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F93CD5-9BD3-438C-9EBF-BADE587A3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DB372AC4-DF21-431E-A7CF-5B1D318F9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3285</Words>
  <Characters>18725</Characters>
  <Application>Microsoft Office Word</Application>
  <DocSecurity>0</DocSecurity>
  <Lines>156</Lines>
  <Paragraphs>43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zte-v2</cp:lastModifiedBy>
  <cp:revision>13</cp:revision>
  <cp:lastPrinted>1900-12-31T16:00:00Z</cp:lastPrinted>
  <dcterms:created xsi:type="dcterms:W3CDTF">2023-04-18T06:49:00Z</dcterms:created>
  <dcterms:modified xsi:type="dcterms:W3CDTF">2023-05-12T17:53:00Z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